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918016" w:rsidR="001E41F3" w:rsidRPr="00753007" w:rsidRDefault="000B294F">
      <w:pPr>
        <w:pStyle w:val="CRCoverPage"/>
        <w:tabs>
          <w:tab w:val="right" w:pos="9639"/>
        </w:tabs>
        <w:spacing w:after="0"/>
        <w:rPr>
          <w:b/>
          <w:i/>
          <w:noProof/>
          <w:sz w:val="28"/>
        </w:rPr>
      </w:pPr>
      <w:r w:rsidRPr="000B294F">
        <w:rPr>
          <w:b/>
          <w:noProof/>
          <w:sz w:val="24"/>
        </w:rPr>
        <w:t xml:space="preserve">3GPP TSG WG RAN5 Meeting </w:t>
      </w:r>
      <w:r w:rsidRPr="00753007">
        <w:rPr>
          <w:b/>
          <w:noProof/>
          <w:sz w:val="24"/>
        </w:rPr>
        <w:t>#10</w:t>
      </w:r>
      <w:r w:rsidR="006A3E9C">
        <w:rPr>
          <w:b/>
          <w:noProof/>
          <w:sz w:val="24"/>
        </w:rPr>
        <w:t>9</w:t>
      </w:r>
      <w:r w:rsidR="001E41F3" w:rsidRPr="00753007">
        <w:rPr>
          <w:b/>
          <w:i/>
          <w:noProof/>
          <w:sz w:val="28"/>
        </w:rPr>
        <w:tab/>
      </w:r>
      <w:fldSimple w:instr=" DOCPROPERTY  Tdoc#  \* MERGEFORMAT ">
        <w:r w:rsidR="002807FC" w:rsidRPr="002807FC">
          <w:rPr>
            <w:b/>
            <w:i/>
            <w:noProof/>
            <w:sz w:val="28"/>
          </w:rPr>
          <w:t>R5-256288</w:t>
        </w:r>
      </w:fldSimple>
    </w:p>
    <w:p w14:paraId="65C7C149" w14:textId="77777777" w:rsidR="006A3E9C" w:rsidRPr="002807FC" w:rsidRDefault="006A3E9C" w:rsidP="006A3E9C">
      <w:pPr>
        <w:pStyle w:val="CRCoverPage"/>
        <w:outlineLvl w:val="0"/>
        <w:rPr>
          <w:b/>
          <w:noProof/>
          <w:sz w:val="24"/>
        </w:rPr>
      </w:pPr>
      <w:r>
        <w:rPr>
          <w:rFonts w:hint="eastAsia"/>
          <w:b/>
          <w:noProof/>
          <w:sz w:val="24"/>
          <w:lang w:eastAsia="ko-KR"/>
        </w:rPr>
        <w:t>Dallas, USA, 17th</w:t>
      </w:r>
      <w:r w:rsidRPr="00BB400C">
        <w:rPr>
          <w:b/>
          <w:noProof/>
          <w:sz w:val="24"/>
        </w:rPr>
        <w:t xml:space="preserve"> </w:t>
      </w:r>
      <w:r w:rsidRPr="002807FC">
        <w:rPr>
          <w:b/>
          <w:noProof/>
          <w:sz w:val="24"/>
        </w:rPr>
        <w:t>– 2</w:t>
      </w:r>
      <w:r w:rsidRPr="002807FC">
        <w:rPr>
          <w:rFonts w:hint="eastAsia"/>
          <w:b/>
          <w:noProof/>
          <w:sz w:val="24"/>
          <w:lang w:eastAsia="ko-KR"/>
        </w:rPr>
        <w:t>1st</w:t>
      </w:r>
      <w:r w:rsidRPr="002807FC">
        <w:rPr>
          <w:b/>
          <w:noProof/>
          <w:sz w:val="24"/>
        </w:rPr>
        <w:t xml:space="preserve"> </w:t>
      </w:r>
      <w:r w:rsidRPr="002807FC">
        <w:rPr>
          <w:rFonts w:hint="eastAsia"/>
          <w:b/>
          <w:noProof/>
          <w:sz w:val="24"/>
          <w:lang w:eastAsia="ko-KR"/>
        </w:rPr>
        <w:t>November</w:t>
      </w:r>
      <w:r w:rsidRPr="002807F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07F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807FC" w:rsidRDefault="00305409" w:rsidP="00E34898">
            <w:pPr>
              <w:pStyle w:val="CRCoverPage"/>
              <w:spacing w:after="0"/>
              <w:jc w:val="right"/>
              <w:rPr>
                <w:i/>
                <w:noProof/>
              </w:rPr>
            </w:pPr>
            <w:r w:rsidRPr="002807FC">
              <w:rPr>
                <w:i/>
                <w:noProof/>
                <w:sz w:val="14"/>
              </w:rPr>
              <w:t>CR-Form-v</w:t>
            </w:r>
            <w:r w:rsidR="008863B9" w:rsidRPr="002807FC">
              <w:rPr>
                <w:i/>
                <w:noProof/>
                <w:sz w:val="14"/>
              </w:rPr>
              <w:t>12.</w:t>
            </w:r>
            <w:r w:rsidR="009531B0" w:rsidRPr="002807FC">
              <w:rPr>
                <w:i/>
                <w:noProof/>
                <w:sz w:val="14"/>
              </w:rPr>
              <w:t>3</w:t>
            </w:r>
          </w:p>
        </w:tc>
      </w:tr>
      <w:tr w:rsidR="001E41F3" w:rsidRPr="002807FC" w14:paraId="3FBB62B8" w14:textId="77777777" w:rsidTr="00547111">
        <w:tc>
          <w:tcPr>
            <w:tcW w:w="9641" w:type="dxa"/>
            <w:gridSpan w:val="9"/>
            <w:tcBorders>
              <w:left w:val="single" w:sz="4" w:space="0" w:color="auto"/>
              <w:right w:val="single" w:sz="4" w:space="0" w:color="auto"/>
            </w:tcBorders>
          </w:tcPr>
          <w:p w14:paraId="79AB67D6" w14:textId="77777777" w:rsidR="001E41F3" w:rsidRPr="002807FC" w:rsidRDefault="001E41F3">
            <w:pPr>
              <w:pStyle w:val="CRCoverPage"/>
              <w:spacing w:after="0"/>
              <w:jc w:val="center"/>
              <w:rPr>
                <w:noProof/>
              </w:rPr>
            </w:pPr>
            <w:r w:rsidRPr="002807FC">
              <w:rPr>
                <w:b/>
                <w:noProof/>
                <w:sz w:val="32"/>
              </w:rPr>
              <w:t>CHANGE REQUEST</w:t>
            </w:r>
          </w:p>
        </w:tc>
      </w:tr>
      <w:tr w:rsidR="001E41F3" w:rsidRPr="002807FC" w14:paraId="79946B04" w14:textId="77777777" w:rsidTr="00547111">
        <w:tc>
          <w:tcPr>
            <w:tcW w:w="9641" w:type="dxa"/>
            <w:gridSpan w:val="9"/>
            <w:tcBorders>
              <w:left w:val="single" w:sz="4" w:space="0" w:color="auto"/>
              <w:right w:val="single" w:sz="4" w:space="0" w:color="auto"/>
            </w:tcBorders>
          </w:tcPr>
          <w:p w14:paraId="12C70EEE" w14:textId="77777777" w:rsidR="001E41F3" w:rsidRPr="002807FC" w:rsidRDefault="001E41F3">
            <w:pPr>
              <w:pStyle w:val="CRCoverPage"/>
              <w:spacing w:after="0"/>
              <w:rPr>
                <w:noProof/>
                <w:sz w:val="8"/>
                <w:szCs w:val="8"/>
              </w:rPr>
            </w:pPr>
          </w:p>
        </w:tc>
      </w:tr>
      <w:tr w:rsidR="001E41F3" w:rsidRPr="002807FC" w14:paraId="3999489E" w14:textId="77777777" w:rsidTr="00547111">
        <w:tc>
          <w:tcPr>
            <w:tcW w:w="142" w:type="dxa"/>
            <w:tcBorders>
              <w:left w:val="single" w:sz="4" w:space="0" w:color="auto"/>
            </w:tcBorders>
          </w:tcPr>
          <w:p w14:paraId="4DDA7F40" w14:textId="77777777" w:rsidR="001E41F3" w:rsidRPr="002807FC" w:rsidRDefault="001E41F3">
            <w:pPr>
              <w:pStyle w:val="CRCoverPage"/>
              <w:spacing w:after="0"/>
              <w:jc w:val="right"/>
              <w:rPr>
                <w:noProof/>
              </w:rPr>
            </w:pPr>
          </w:p>
        </w:tc>
        <w:tc>
          <w:tcPr>
            <w:tcW w:w="1559" w:type="dxa"/>
            <w:shd w:val="pct30" w:color="FFFF00" w:fill="auto"/>
          </w:tcPr>
          <w:p w14:paraId="52508B66" w14:textId="34A0550D" w:rsidR="001E41F3" w:rsidRPr="002807FC" w:rsidRDefault="001925AB" w:rsidP="00E13F3D">
            <w:pPr>
              <w:pStyle w:val="CRCoverPage"/>
              <w:spacing w:after="0"/>
              <w:jc w:val="right"/>
              <w:rPr>
                <w:b/>
                <w:noProof/>
                <w:sz w:val="28"/>
              </w:rPr>
            </w:pPr>
            <w:r w:rsidRPr="002807FC">
              <w:rPr>
                <w:b/>
                <w:noProof/>
                <w:sz w:val="28"/>
              </w:rPr>
              <w:t>3</w:t>
            </w:r>
            <w:r w:rsidR="000B0EE5" w:rsidRPr="002807FC">
              <w:rPr>
                <w:b/>
                <w:noProof/>
                <w:sz w:val="28"/>
              </w:rPr>
              <w:t>7</w:t>
            </w:r>
            <w:r w:rsidRPr="002807FC">
              <w:rPr>
                <w:b/>
                <w:noProof/>
                <w:sz w:val="28"/>
              </w:rPr>
              <w:t>.5</w:t>
            </w:r>
            <w:r w:rsidR="000B0EE5" w:rsidRPr="002807FC">
              <w:rPr>
                <w:b/>
                <w:noProof/>
                <w:sz w:val="28"/>
              </w:rPr>
              <w:t>79</w:t>
            </w:r>
            <w:r w:rsidRPr="002807FC">
              <w:rPr>
                <w:b/>
                <w:noProof/>
                <w:sz w:val="28"/>
              </w:rPr>
              <w:t>-</w:t>
            </w:r>
            <w:r w:rsidR="00A61E07" w:rsidRPr="002807FC">
              <w:rPr>
                <w:b/>
                <w:noProof/>
                <w:sz w:val="28"/>
              </w:rPr>
              <w:t>7</w:t>
            </w:r>
          </w:p>
        </w:tc>
        <w:tc>
          <w:tcPr>
            <w:tcW w:w="709" w:type="dxa"/>
          </w:tcPr>
          <w:p w14:paraId="77009707" w14:textId="77777777" w:rsidR="001E41F3" w:rsidRPr="002807FC" w:rsidRDefault="001E41F3">
            <w:pPr>
              <w:pStyle w:val="CRCoverPage"/>
              <w:spacing w:after="0"/>
              <w:jc w:val="center"/>
              <w:rPr>
                <w:noProof/>
              </w:rPr>
            </w:pPr>
            <w:r w:rsidRPr="002807FC">
              <w:rPr>
                <w:b/>
                <w:noProof/>
                <w:sz w:val="28"/>
              </w:rPr>
              <w:t>CR</w:t>
            </w:r>
          </w:p>
        </w:tc>
        <w:tc>
          <w:tcPr>
            <w:tcW w:w="1276" w:type="dxa"/>
            <w:shd w:val="pct30" w:color="FFFF00" w:fill="auto"/>
          </w:tcPr>
          <w:p w14:paraId="6CAED29D" w14:textId="158E0D5A" w:rsidR="001E41F3" w:rsidRPr="002807FC" w:rsidRDefault="00FA6737" w:rsidP="00547111">
            <w:pPr>
              <w:pStyle w:val="CRCoverPage"/>
              <w:spacing w:after="0"/>
              <w:rPr>
                <w:noProof/>
              </w:rPr>
            </w:pPr>
            <w:r w:rsidRPr="002807FC">
              <w:rPr>
                <w:b/>
                <w:noProof/>
                <w:sz w:val="28"/>
              </w:rPr>
              <w:t>00</w:t>
            </w:r>
            <w:r w:rsidR="002807FC" w:rsidRPr="002807FC">
              <w:rPr>
                <w:b/>
                <w:noProof/>
                <w:sz w:val="28"/>
              </w:rPr>
              <w:t>22</w:t>
            </w:r>
          </w:p>
        </w:tc>
        <w:tc>
          <w:tcPr>
            <w:tcW w:w="709" w:type="dxa"/>
          </w:tcPr>
          <w:p w14:paraId="09D2C09B" w14:textId="77777777" w:rsidR="001E41F3" w:rsidRPr="002807FC" w:rsidRDefault="001E41F3" w:rsidP="0051580D">
            <w:pPr>
              <w:pStyle w:val="CRCoverPage"/>
              <w:tabs>
                <w:tab w:val="right" w:pos="625"/>
              </w:tabs>
              <w:spacing w:after="0"/>
              <w:jc w:val="center"/>
              <w:rPr>
                <w:noProof/>
              </w:rPr>
            </w:pPr>
            <w:r w:rsidRPr="002807FC">
              <w:rPr>
                <w:b/>
                <w:bCs/>
                <w:noProof/>
                <w:sz w:val="28"/>
              </w:rPr>
              <w:t>rev</w:t>
            </w:r>
          </w:p>
        </w:tc>
        <w:tc>
          <w:tcPr>
            <w:tcW w:w="992" w:type="dxa"/>
            <w:shd w:val="pct30" w:color="FFFF00" w:fill="auto"/>
          </w:tcPr>
          <w:p w14:paraId="7533BF9D" w14:textId="522653DB" w:rsidR="001E41F3" w:rsidRPr="002807FC" w:rsidRDefault="001925AB" w:rsidP="00E13F3D">
            <w:pPr>
              <w:pStyle w:val="CRCoverPage"/>
              <w:spacing w:after="0"/>
              <w:jc w:val="center"/>
              <w:rPr>
                <w:b/>
                <w:noProof/>
              </w:rPr>
            </w:pPr>
            <w:r w:rsidRPr="002807FC">
              <w:rPr>
                <w:b/>
                <w:noProof/>
                <w:sz w:val="28"/>
              </w:rPr>
              <w:t>-</w:t>
            </w:r>
          </w:p>
        </w:tc>
        <w:tc>
          <w:tcPr>
            <w:tcW w:w="2410" w:type="dxa"/>
          </w:tcPr>
          <w:p w14:paraId="5D4AEAE9" w14:textId="77777777" w:rsidR="001E41F3" w:rsidRPr="002807FC" w:rsidRDefault="001E41F3" w:rsidP="0051580D">
            <w:pPr>
              <w:pStyle w:val="CRCoverPage"/>
              <w:tabs>
                <w:tab w:val="right" w:pos="1825"/>
              </w:tabs>
              <w:spacing w:after="0"/>
              <w:jc w:val="center"/>
              <w:rPr>
                <w:noProof/>
              </w:rPr>
            </w:pPr>
            <w:r w:rsidRPr="002807FC">
              <w:rPr>
                <w:b/>
                <w:noProof/>
                <w:sz w:val="28"/>
                <w:szCs w:val="28"/>
              </w:rPr>
              <w:t>Current version:</w:t>
            </w:r>
          </w:p>
        </w:tc>
        <w:tc>
          <w:tcPr>
            <w:tcW w:w="1701" w:type="dxa"/>
            <w:shd w:val="pct30" w:color="FFFF00" w:fill="auto"/>
          </w:tcPr>
          <w:p w14:paraId="1E22D6AC" w14:textId="6E9475C0" w:rsidR="001E41F3" w:rsidRPr="002807FC" w:rsidRDefault="001925AB">
            <w:pPr>
              <w:pStyle w:val="CRCoverPage"/>
              <w:spacing w:after="0"/>
              <w:jc w:val="center"/>
              <w:rPr>
                <w:noProof/>
                <w:sz w:val="28"/>
              </w:rPr>
            </w:pPr>
            <w:r w:rsidRPr="002807FC">
              <w:rPr>
                <w:b/>
                <w:noProof/>
                <w:sz w:val="28"/>
              </w:rPr>
              <w:t>1</w:t>
            </w:r>
            <w:r w:rsidR="000B0EE5" w:rsidRPr="002807FC">
              <w:rPr>
                <w:b/>
                <w:noProof/>
                <w:sz w:val="28"/>
              </w:rPr>
              <w:t>7</w:t>
            </w:r>
            <w:r w:rsidRPr="002807FC">
              <w:rPr>
                <w:b/>
                <w:noProof/>
                <w:sz w:val="28"/>
              </w:rPr>
              <w:t>.</w:t>
            </w:r>
            <w:r w:rsidR="0044193E" w:rsidRPr="002807FC">
              <w:rPr>
                <w:b/>
                <w:noProof/>
                <w:sz w:val="28"/>
              </w:rPr>
              <w:t>3</w:t>
            </w:r>
            <w:r w:rsidRPr="002807FC">
              <w:rPr>
                <w:b/>
                <w:noProof/>
                <w:sz w:val="28"/>
              </w:rPr>
              <w:t>.0</w:t>
            </w:r>
          </w:p>
        </w:tc>
        <w:tc>
          <w:tcPr>
            <w:tcW w:w="143" w:type="dxa"/>
            <w:tcBorders>
              <w:right w:val="single" w:sz="4" w:space="0" w:color="auto"/>
            </w:tcBorders>
          </w:tcPr>
          <w:p w14:paraId="399238C9" w14:textId="77777777" w:rsidR="001E41F3" w:rsidRPr="002807FC" w:rsidRDefault="001E41F3">
            <w:pPr>
              <w:pStyle w:val="CRCoverPage"/>
              <w:spacing w:after="0"/>
              <w:rPr>
                <w:noProof/>
              </w:rPr>
            </w:pPr>
          </w:p>
        </w:tc>
      </w:tr>
      <w:tr w:rsidR="001E41F3" w:rsidRPr="002807FC" w14:paraId="7DC9F5A2" w14:textId="77777777" w:rsidTr="00547111">
        <w:tc>
          <w:tcPr>
            <w:tcW w:w="9641" w:type="dxa"/>
            <w:gridSpan w:val="9"/>
            <w:tcBorders>
              <w:left w:val="single" w:sz="4" w:space="0" w:color="auto"/>
              <w:right w:val="single" w:sz="4" w:space="0" w:color="auto"/>
            </w:tcBorders>
          </w:tcPr>
          <w:p w14:paraId="4883A7D2" w14:textId="77777777" w:rsidR="001E41F3" w:rsidRPr="002807FC" w:rsidRDefault="001E41F3">
            <w:pPr>
              <w:pStyle w:val="CRCoverPage"/>
              <w:spacing w:after="0"/>
              <w:rPr>
                <w:noProof/>
              </w:rPr>
            </w:pPr>
          </w:p>
        </w:tc>
      </w:tr>
      <w:tr w:rsidR="001E41F3" w:rsidRPr="002807FC" w14:paraId="266B4BDF" w14:textId="77777777" w:rsidTr="00547111">
        <w:tc>
          <w:tcPr>
            <w:tcW w:w="9641" w:type="dxa"/>
            <w:gridSpan w:val="9"/>
            <w:tcBorders>
              <w:top w:val="single" w:sz="4" w:space="0" w:color="auto"/>
            </w:tcBorders>
          </w:tcPr>
          <w:p w14:paraId="47E13998" w14:textId="77777777" w:rsidR="001E41F3" w:rsidRPr="002807FC" w:rsidRDefault="001E41F3">
            <w:pPr>
              <w:pStyle w:val="CRCoverPage"/>
              <w:spacing w:after="0"/>
              <w:jc w:val="center"/>
              <w:rPr>
                <w:rFonts w:cs="Arial"/>
                <w:i/>
                <w:noProof/>
              </w:rPr>
            </w:pPr>
            <w:r w:rsidRPr="002807FC">
              <w:rPr>
                <w:rFonts w:cs="Arial"/>
                <w:i/>
                <w:noProof/>
              </w:rPr>
              <w:t xml:space="preserve">For </w:t>
            </w:r>
            <w:hyperlink r:id="rId9" w:anchor="_blank" w:history="1">
              <w:r w:rsidRPr="002807FC">
                <w:rPr>
                  <w:rStyle w:val="Hyperlink"/>
                  <w:rFonts w:cs="Arial"/>
                  <w:b/>
                  <w:i/>
                  <w:noProof/>
                  <w:color w:val="FF0000"/>
                </w:rPr>
                <w:t>HE</w:t>
              </w:r>
              <w:bookmarkStart w:id="0" w:name="_Hlt497126619"/>
              <w:r w:rsidRPr="002807FC">
                <w:rPr>
                  <w:rStyle w:val="Hyperlink"/>
                  <w:rFonts w:cs="Arial"/>
                  <w:b/>
                  <w:i/>
                  <w:noProof/>
                  <w:color w:val="FF0000"/>
                </w:rPr>
                <w:t>L</w:t>
              </w:r>
              <w:bookmarkEnd w:id="0"/>
              <w:r w:rsidRPr="002807FC">
                <w:rPr>
                  <w:rStyle w:val="Hyperlink"/>
                  <w:rFonts w:cs="Arial"/>
                  <w:b/>
                  <w:i/>
                  <w:noProof/>
                  <w:color w:val="FF0000"/>
                </w:rPr>
                <w:t>P</w:t>
              </w:r>
            </w:hyperlink>
            <w:r w:rsidRPr="002807FC">
              <w:rPr>
                <w:rFonts w:cs="Arial"/>
                <w:b/>
                <w:i/>
                <w:noProof/>
                <w:color w:val="FF0000"/>
              </w:rPr>
              <w:t xml:space="preserve"> </w:t>
            </w:r>
            <w:r w:rsidRPr="002807FC">
              <w:rPr>
                <w:rFonts w:cs="Arial"/>
                <w:i/>
                <w:noProof/>
              </w:rPr>
              <w:t>on using this form</w:t>
            </w:r>
            <w:r w:rsidR="0051580D" w:rsidRPr="002807FC">
              <w:rPr>
                <w:rFonts w:cs="Arial"/>
                <w:i/>
                <w:noProof/>
              </w:rPr>
              <w:t>: c</w:t>
            </w:r>
            <w:r w:rsidR="00F25D98" w:rsidRPr="002807FC">
              <w:rPr>
                <w:rFonts w:cs="Arial"/>
                <w:i/>
                <w:noProof/>
              </w:rPr>
              <w:t xml:space="preserve">omprehensive instructions can be found at </w:t>
            </w:r>
            <w:r w:rsidR="001B7A65" w:rsidRPr="002807FC">
              <w:rPr>
                <w:rFonts w:cs="Arial"/>
                <w:i/>
                <w:noProof/>
              </w:rPr>
              <w:br/>
            </w:r>
            <w:hyperlink r:id="rId10" w:history="1">
              <w:r w:rsidR="00DE34CF" w:rsidRPr="002807FC">
                <w:rPr>
                  <w:rStyle w:val="Hyperlink"/>
                  <w:rFonts w:cs="Arial"/>
                  <w:i/>
                  <w:noProof/>
                </w:rPr>
                <w:t>http://www.3gpp.org/Change-Requests</w:t>
              </w:r>
            </w:hyperlink>
            <w:r w:rsidR="00F25D98" w:rsidRPr="002807FC">
              <w:rPr>
                <w:rFonts w:cs="Arial"/>
                <w:i/>
                <w:noProof/>
              </w:rPr>
              <w:t>.</w:t>
            </w:r>
          </w:p>
        </w:tc>
      </w:tr>
      <w:tr w:rsidR="001E41F3" w:rsidRPr="002807FC" w14:paraId="296CF086" w14:textId="77777777" w:rsidTr="00547111">
        <w:tc>
          <w:tcPr>
            <w:tcW w:w="9641" w:type="dxa"/>
            <w:gridSpan w:val="9"/>
          </w:tcPr>
          <w:p w14:paraId="7D4A60B5" w14:textId="77777777" w:rsidR="001E41F3" w:rsidRPr="002807FC" w:rsidRDefault="001E41F3">
            <w:pPr>
              <w:pStyle w:val="CRCoverPage"/>
              <w:spacing w:after="0"/>
              <w:rPr>
                <w:noProof/>
                <w:sz w:val="8"/>
                <w:szCs w:val="8"/>
              </w:rPr>
            </w:pPr>
          </w:p>
        </w:tc>
      </w:tr>
    </w:tbl>
    <w:p w14:paraId="53540664" w14:textId="77777777" w:rsidR="001E41F3" w:rsidRPr="002807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07FC" w14:paraId="0EE45D52" w14:textId="77777777" w:rsidTr="00A7671C">
        <w:tc>
          <w:tcPr>
            <w:tcW w:w="2835" w:type="dxa"/>
          </w:tcPr>
          <w:p w14:paraId="59860FA1" w14:textId="77777777" w:rsidR="00F25D98" w:rsidRPr="002807FC" w:rsidRDefault="00F25D98" w:rsidP="001E41F3">
            <w:pPr>
              <w:pStyle w:val="CRCoverPage"/>
              <w:tabs>
                <w:tab w:val="right" w:pos="2751"/>
              </w:tabs>
              <w:spacing w:after="0"/>
              <w:rPr>
                <w:b/>
                <w:i/>
                <w:noProof/>
              </w:rPr>
            </w:pPr>
            <w:r w:rsidRPr="002807FC">
              <w:rPr>
                <w:b/>
                <w:i/>
                <w:noProof/>
              </w:rPr>
              <w:t>Proposed change</w:t>
            </w:r>
            <w:r w:rsidR="00A7671C" w:rsidRPr="002807FC">
              <w:rPr>
                <w:b/>
                <w:i/>
                <w:noProof/>
              </w:rPr>
              <w:t xml:space="preserve"> </w:t>
            </w:r>
            <w:r w:rsidRPr="002807FC">
              <w:rPr>
                <w:b/>
                <w:i/>
                <w:noProof/>
              </w:rPr>
              <w:t>affects:</w:t>
            </w:r>
          </w:p>
        </w:tc>
        <w:tc>
          <w:tcPr>
            <w:tcW w:w="1418" w:type="dxa"/>
          </w:tcPr>
          <w:p w14:paraId="07128383" w14:textId="77777777" w:rsidR="00F25D98" w:rsidRPr="002807FC" w:rsidRDefault="00F25D98" w:rsidP="001E41F3">
            <w:pPr>
              <w:pStyle w:val="CRCoverPage"/>
              <w:spacing w:after="0"/>
              <w:jc w:val="right"/>
              <w:rPr>
                <w:noProof/>
              </w:rPr>
            </w:pPr>
            <w:r w:rsidRPr="002807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07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07FC" w:rsidRDefault="00F25D98" w:rsidP="001E41F3">
            <w:pPr>
              <w:pStyle w:val="CRCoverPage"/>
              <w:spacing w:after="0"/>
              <w:jc w:val="right"/>
              <w:rPr>
                <w:noProof/>
                <w:u w:val="single"/>
              </w:rPr>
            </w:pPr>
            <w:r w:rsidRPr="002807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807FC" w:rsidRDefault="00F25D98" w:rsidP="001E41F3">
            <w:pPr>
              <w:pStyle w:val="CRCoverPage"/>
              <w:spacing w:after="0"/>
              <w:jc w:val="center"/>
              <w:rPr>
                <w:b/>
                <w:caps/>
                <w:noProof/>
              </w:rPr>
            </w:pPr>
          </w:p>
        </w:tc>
        <w:tc>
          <w:tcPr>
            <w:tcW w:w="2126" w:type="dxa"/>
          </w:tcPr>
          <w:p w14:paraId="2ED8415F" w14:textId="77777777" w:rsidR="00F25D98" w:rsidRPr="002807FC" w:rsidRDefault="00F25D98" w:rsidP="001E41F3">
            <w:pPr>
              <w:pStyle w:val="CRCoverPage"/>
              <w:spacing w:after="0"/>
              <w:jc w:val="right"/>
              <w:rPr>
                <w:noProof/>
                <w:u w:val="single"/>
              </w:rPr>
            </w:pPr>
            <w:r w:rsidRPr="002807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07FC" w:rsidRDefault="00F25D98" w:rsidP="001E41F3">
            <w:pPr>
              <w:pStyle w:val="CRCoverPage"/>
              <w:spacing w:after="0"/>
              <w:jc w:val="center"/>
              <w:rPr>
                <w:b/>
                <w:caps/>
                <w:noProof/>
              </w:rPr>
            </w:pPr>
          </w:p>
        </w:tc>
        <w:tc>
          <w:tcPr>
            <w:tcW w:w="1418" w:type="dxa"/>
            <w:tcBorders>
              <w:left w:val="nil"/>
            </w:tcBorders>
          </w:tcPr>
          <w:p w14:paraId="6562735E" w14:textId="77777777" w:rsidR="00F25D98" w:rsidRPr="002807FC" w:rsidRDefault="00F25D98" w:rsidP="001E41F3">
            <w:pPr>
              <w:pStyle w:val="CRCoverPage"/>
              <w:spacing w:after="0"/>
              <w:jc w:val="right"/>
              <w:rPr>
                <w:noProof/>
              </w:rPr>
            </w:pPr>
            <w:r w:rsidRPr="002807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807FC" w:rsidRDefault="00F25D98" w:rsidP="001E41F3">
            <w:pPr>
              <w:pStyle w:val="CRCoverPage"/>
              <w:spacing w:after="0"/>
              <w:jc w:val="center"/>
              <w:rPr>
                <w:b/>
                <w:bCs/>
                <w:caps/>
                <w:noProof/>
              </w:rPr>
            </w:pPr>
          </w:p>
        </w:tc>
      </w:tr>
    </w:tbl>
    <w:p w14:paraId="69DCC391" w14:textId="77777777" w:rsidR="001E41F3" w:rsidRPr="002807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07FC" w14:paraId="31618834" w14:textId="77777777" w:rsidTr="00547111">
        <w:tc>
          <w:tcPr>
            <w:tcW w:w="9640" w:type="dxa"/>
            <w:gridSpan w:val="11"/>
          </w:tcPr>
          <w:p w14:paraId="55477508" w14:textId="77777777" w:rsidR="001E41F3" w:rsidRPr="002807FC" w:rsidRDefault="001E41F3">
            <w:pPr>
              <w:pStyle w:val="CRCoverPage"/>
              <w:spacing w:after="0"/>
              <w:rPr>
                <w:noProof/>
                <w:sz w:val="8"/>
                <w:szCs w:val="8"/>
              </w:rPr>
            </w:pPr>
          </w:p>
        </w:tc>
      </w:tr>
      <w:tr w:rsidR="001E41F3" w:rsidRPr="002807FC" w14:paraId="58300953" w14:textId="77777777" w:rsidTr="00547111">
        <w:tc>
          <w:tcPr>
            <w:tcW w:w="1843" w:type="dxa"/>
            <w:tcBorders>
              <w:top w:val="single" w:sz="4" w:space="0" w:color="auto"/>
              <w:left w:val="single" w:sz="4" w:space="0" w:color="auto"/>
            </w:tcBorders>
          </w:tcPr>
          <w:p w14:paraId="05B2F3A2" w14:textId="77777777" w:rsidR="001E41F3" w:rsidRPr="002807FC" w:rsidRDefault="001E41F3">
            <w:pPr>
              <w:pStyle w:val="CRCoverPage"/>
              <w:tabs>
                <w:tab w:val="right" w:pos="1759"/>
              </w:tabs>
              <w:spacing w:after="0"/>
              <w:rPr>
                <w:b/>
                <w:i/>
                <w:noProof/>
              </w:rPr>
            </w:pPr>
            <w:r w:rsidRPr="002807FC">
              <w:rPr>
                <w:b/>
                <w:i/>
                <w:noProof/>
              </w:rPr>
              <w:t>Title:</w:t>
            </w:r>
            <w:r w:rsidRPr="002807FC">
              <w:rPr>
                <w:b/>
                <w:i/>
                <w:noProof/>
              </w:rPr>
              <w:tab/>
            </w:r>
          </w:p>
        </w:tc>
        <w:tc>
          <w:tcPr>
            <w:tcW w:w="7797" w:type="dxa"/>
            <w:gridSpan w:val="10"/>
            <w:tcBorders>
              <w:top w:val="single" w:sz="4" w:space="0" w:color="auto"/>
              <w:right w:val="single" w:sz="4" w:space="0" w:color="auto"/>
            </w:tcBorders>
            <w:shd w:val="pct30" w:color="FFFF00" w:fill="auto"/>
          </w:tcPr>
          <w:p w14:paraId="3D393EEE" w14:textId="004677B8" w:rsidR="001E41F3" w:rsidRPr="002807FC" w:rsidRDefault="007609BA">
            <w:pPr>
              <w:pStyle w:val="CRCoverPage"/>
              <w:spacing w:after="0"/>
              <w:ind w:left="100"/>
              <w:rPr>
                <w:noProof/>
              </w:rPr>
            </w:pPr>
            <w:r w:rsidRPr="002807FC">
              <w:rPr>
                <w:noProof/>
              </w:rPr>
              <w:t>Update to TC 6.4.1</w:t>
            </w:r>
          </w:p>
        </w:tc>
      </w:tr>
      <w:tr w:rsidR="001E41F3" w:rsidRPr="002807FC" w14:paraId="05C08479" w14:textId="77777777" w:rsidTr="00547111">
        <w:tc>
          <w:tcPr>
            <w:tcW w:w="1843" w:type="dxa"/>
            <w:tcBorders>
              <w:left w:val="single" w:sz="4" w:space="0" w:color="auto"/>
            </w:tcBorders>
          </w:tcPr>
          <w:p w14:paraId="45E29F53" w14:textId="77777777" w:rsidR="001E41F3" w:rsidRPr="002807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07FC" w:rsidRDefault="001E41F3">
            <w:pPr>
              <w:pStyle w:val="CRCoverPage"/>
              <w:spacing w:after="0"/>
              <w:rPr>
                <w:noProof/>
                <w:sz w:val="8"/>
                <w:szCs w:val="8"/>
              </w:rPr>
            </w:pPr>
          </w:p>
        </w:tc>
      </w:tr>
      <w:tr w:rsidR="001E41F3" w:rsidRPr="002807FC" w14:paraId="46D5D7C2" w14:textId="77777777" w:rsidTr="00547111">
        <w:tc>
          <w:tcPr>
            <w:tcW w:w="1843" w:type="dxa"/>
            <w:tcBorders>
              <w:left w:val="single" w:sz="4" w:space="0" w:color="auto"/>
            </w:tcBorders>
          </w:tcPr>
          <w:p w14:paraId="45A6C2C4" w14:textId="77777777" w:rsidR="001E41F3" w:rsidRPr="002807FC" w:rsidRDefault="001E41F3">
            <w:pPr>
              <w:pStyle w:val="CRCoverPage"/>
              <w:tabs>
                <w:tab w:val="right" w:pos="1759"/>
              </w:tabs>
              <w:spacing w:after="0"/>
              <w:rPr>
                <w:b/>
                <w:i/>
                <w:noProof/>
              </w:rPr>
            </w:pPr>
            <w:r w:rsidRPr="002807FC">
              <w:rPr>
                <w:b/>
                <w:i/>
                <w:noProof/>
              </w:rPr>
              <w:t>Source to WG:</w:t>
            </w:r>
          </w:p>
        </w:tc>
        <w:tc>
          <w:tcPr>
            <w:tcW w:w="7797" w:type="dxa"/>
            <w:gridSpan w:val="10"/>
            <w:tcBorders>
              <w:right w:val="single" w:sz="4" w:space="0" w:color="auto"/>
            </w:tcBorders>
            <w:shd w:val="pct30" w:color="FFFF00" w:fill="auto"/>
          </w:tcPr>
          <w:p w14:paraId="298AA482" w14:textId="29070EF4" w:rsidR="001E41F3" w:rsidRPr="002807FC" w:rsidRDefault="001925AB">
            <w:pPr>
              <w:pStyle w:val="CRCoverPage"/>
              <w:spacing w:after="0"/>
              <w:ind w:left="100"/>
              <w:rPr>
                <w:noProof/>
              </w:rPr>
            </w:pPr>
            <w:fldSimple w:instr=" DOCPROPERTY  SourceIfWg  \* MERGEFORMAT ">
              <w:r w:rsidRPr="002807FC">
                <w:rPr>
                  <w:noProof/>
                </w:rPr>
                <w:t>Ericsson</w:t>
              </w:r>
            </w:fldSimple>
            <w:r w:rsidR="00D9660F" w:rsidRPr="002807FC">
              <w:rPr>
                <w:noProof/>
              </w:rPr>
              <w:t>, FirstNet, Element, Samsung</w:t>
            </w:r>
            <w:r w:rsidR="00E2303E" w:rsidRPr="002807FC">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2807FC" w:rsidRDefault="001E41F3">
            <w:pPr>
              <w:pStyle w:val="CRCoverPage"/>
              <w:tabs>
                <w:tab w:val="right" w:pos="1759"/>
              </w:tabs>
              <w:spacing w:after="0"/>
              <w:rPr>
                <w:b/>
                <w:i/>
                <w:noProof/>
              </w:rPr>
            </w:pPr>
            <w:r w:rsidRPr="002807FC">
              <w:rPr>
                <w:b/>
                <w:i/>
                <w:noProof/>
              </w:rPr>
              <w:t>Source to TSG:</w:t>
            </w:r>
          </w:p>
        </w:tc>
        <w:tc>
          <w:tcPr>
            <w:tcW w:w="7797" w:type="dxa"/>
            <w:gridSpan w:val="10"/>
            <w:tcBorders>
              <w:right w:val="single" w:sz="4" w:space="0" w:color="auto"/>
            </w:tcBorders>
            <w:shd w:val="pct30" w:color="FFFF00" w:fill="auto"/>
          </w:tcPr>
          <w:p w14:paraId="17FF8B7B" w14:textId="2E796539" w:rsidR="001E41F3" w:rsidRPr="00392124" w:rsidRDefault="001925AB" w:rsidP="00547111">
            <w:pPr>
              <w:pStyle w:val="CRCoverPage"/>
              <w:spacing w:after="0"/>
              <w:ind w:left="100"/>
              <w:rPr>
                <w:noProof/>
              </w:rPr>
            </w:pPr>
            <w:r w:rsidRPr="002807FC">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0624"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060624" w:rsidRDefault="00A96063">
            <w:pPr>
              <w:pStyle w:val="CRCoverPage"/>
              <w:spacing w:after="0"/>
              <w:ind w:left="100"/>
              <w:rPr>
                <w:noProof/>
              </w:rPr>
            </w:pPr>
            <w:r w:rsidRPr="00060624">
              <w:rPr>
                <w:noProof/>
              </w:rPr>
              <w:t>MCProtoc17_enh3MCPTT_eMCData3_MCOver5GS-UEConTest</w:t>
            </w:r>
          </w:p>
        </w:tc>
        <w:tc>
          <w:tcPr>
            <w:tcW w:w="567" w:type="dxa"/>
            <w:tcBorders>
              <w:left w:val="nil"/>
            </w:tcBorders>
          </w:tcPr>
          <w:p w14:paraId="61A86BCF" w14:textId="77777777" w:rsidR="001E41F3" w:rsidRPr="00060624" w:rsidRDefault="001E41F3">
            <w:pPr>
              <w:pStyle w:val="CRCoverPage"/>
              <w:spacing w:after="0"/>
              <w:ind w:right="100"/>
              <w:rPr>
                <w:noProof/>
              </w:rPr>
            </w:pPr>
          </w:p>
        </w:tc>
        <w:tc>
          <w:tcPr>
            <w:tcW w:w="1417" w:type="dxa"/>
            <w:gridSpan w:val="3"/>
            <w:tcBorders>
              <w:left w:val="nil"/>
            </w:tcBorders>
          </w:tcPr>
          <w:p w14:paraId="153CBFB1" w14:textId="77777777" w:rsidR="001E41F3" w:rsidRPr="00060624" w:rsidRDefault="001E41F3">
            <w:pPr>
              <w:pStyle w:val="CRCoverPage"/>
              <w:spacing w:after="0"/>
              <w:jc w:val="right"/>
              <w:rPr>
                <w:noProof/>
              </w:rPr>
            </w:pPr>
            <w:r w:rsidRPr="00060624">
              <w:rPr>
                <w:b/>
                <w:i/>
                <w:noProof/>
              </w:rPr>
              <w:t>Date:</w:t>
            </w:r>
          </w:p>
        </w:tc>
        <w:tc>
          <w:tcPr>
            <w:tcW w:w="2127" w:type="dxa"/>
            <w:tcBorders>
              <w:right w:val="single" w:sz="4" w:space="0" w:color="auto"/>
            </w:tcBorders>
            <w:shd w:val="pct30" w:color="FFFF00" w:fill="auto"/>
          </w:tcPr>
          <w:p w14:paraId="56929475" w14:textId="4C16CC58" w:rsidR="001E41F3" w:rsidRPr="00060624" w:rsidRDefault="001925AB">
            <w:pPr>
              <w:pStyle w:val="CRCoverPage"/>
              <w:spacing w:after="0"/>
              <w:ind w:left="100"/>
              <w:rPr>
                <w:noProof/>
              </w:rPr>
            </w:pPr>
            <w:r w:rsidRPr="00060624">
              <w:rPr>
                <w:noProof/>
              </w:rPr>
              <w:t>202</w:t>
            </w:r>
            <w:r w:rsidR="0026286E" w:rsidRPr="00060624">
              <w:rPr>
                <w:noProof/>
              </w:rPr>
              <w:t>5</w:t>
            </w:r>
            <w:r w:rsidRPr="00060624">
              <w:rPr>
                <w:noProof/>
              </w:rPr>
              <w:t>-</w:t>
            </w:r>
            <w:r w:rsidR="0044193E">
              <w:rPr>
                <w:noProof/>
              </w:rPr>
              <w:t>11</w:t>
            </w:r>
            <w:r w:rsidR="00F42206">
              <w:rPr>
                <w:noProof/>
              </w:rPr>
              <w:t>-</w:t>
            </w:r>
            <w:r w:rsidR="00F85D8F">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060624" w:rsidRDefault="001E41F3">
            <w:pPr>
              <w:pStyle w:val="CRCoverPage"/>
              <w:spacing w:after="0"/>
              <w:rPr>
                <w:noProof/>
                <w:sz w:val="8"/>
                <w:szCs w:val="8"/>
              </w:rPr>
            </w:pPr>
          </w:p>
        </w:tc>
        <w:tc>
          <w:tcPr>
            <w:tcW w:w="2267" w:type="dxa"/>
            <w:gridSpan w:val="2"/>
          </w:tcPr>
          <w:p w14:paraId="0FBCFC35" w14:textId="77777777" w:rsidR="001E41F3" w:rsidRPr="00060624" w:rsidRDefault="001E41F3">
            <w:pPr>
              <w:pStyle w:val="CRCoverPage"/>
              <w:spacing w:after="0"/>
              <w:rPr>
                <w:noProof/>
                <w:sz w:val="8"/>
                <w:szCs w:val="8"/>
              </w:rPr>
            </w:pPr>
          </w:p>
        </w:tc>
        <w:tc>
          <w:tcPr>
            <w:tcW w:w="1417" w:type="dxa"/>
            <w:gridSpan w:val="3"/>
          </w:tcPr>
          <w:p w14:paraId="60243A9E" w14:textId="77777777" w:rsidR="001E41F3" w:rsidRPr="000606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0624"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060624" w:rsidRDefault="001E41F3">
            <w:pPr>
              <w:pStyle w:val="CRCoverPage"/>
              <w:spacing w:after="0"/>
              <w:rPr>
                <w:noProof/>
              </w:rPr>
            </w:pPr>
          </w:p>
        </w:tc>
        <w:tc>
          <w:tcPr>
            <w:tcW w:w="1417" w:type="dxa"/>
            <w:gridSpan w:val="3"/>
            <w:tcBorders>
              <w:left w:val="nil"/>
            </w:tcBorders>
          </w:tcPr>
          <w:p w14:paraId="42CDCEE5" w14:textId="77777777" w:rsidR="001E41F3" w:rsidRPr="00060624" w:rsidRDefault="001E41F3">
            <w:pPr>
              <w:pStyle w:val="CRCoverPage"/>
              <w:spacing w:after="0"/>
              <w:jc w:val="right"/>
              <w:rPr>
                <w:b/>
                <w:i/>
                <w:noProof/>
              </w:rPr>
            </w:pPr>
            <w:r w:rsidRPr="00060624">
              <w:rPr>
                <w:b/>
                <w:i/>
                <w:noProof/>
              </w:rPr>
              <w:t>Release:</w:t>
            </w:r>
          </w:p>
        </w:tc>
        <w:tc>
          <w:tcPr>
            <w:tcW w:w="2127" w:type="dxa"/>
            <w:tcBorders>
              <w:right w:val="single" w:sz="4" w:space="0" w:color="auto"/>
            </w:tcBorders>
            <w:shd w:val="pct30" w:color="FFFF00" w:fill="auto"/>
          </w:tcPr>
          <w:p w14:paraId="6C870B98" w14:textId="37C95D9D" w:rsidR="001E41F3" w:rsidRPr="00060624" w:rsidRDefault="001925AB">
            <w:pPr>
              <w:pStyle w:val="CRCoverPage"/>
              <w:spacing w:after="0"/>
              <w:ind w:left="100"/>
              <w:rPr>
                <w:noProof/>
              </w:rPr>
            </w:pPr>
            <w:r w:rsidRPr="00060624">
              <w:rPr>
                <w:noProof/>
              </w:rPr>
              <w:t>Rel-1</w:t>
            </w:r>
            <w:r w:rsidR="001625F3" w:rsidRPr="00060624">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0624" w:rsidRDefault="001E41F3">
            <w:pPr>
              <w:pStyle w:val="CRCoverPage"/>
              <w:spacing w:after="0"/>
              <w:ind w:left="383" w:hanging="383"/>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categories:</w:t>
            </w:r>
            <w:r w:rsidRPr="00060624">
              <w:rPr>
                <w:b/>
                <w:i/>
                <w:noProof/>
                <w:sz w:val="18"/>
              </w:rPr>
              <w:br/>
              <w:t>F</w:t>
            </w:r>
            <w:r w:rsidRPr="00060624">
              <w:rPr>
                <w:i/>
                <w:noProof/>
                <w:sz w:val="18"/>
              </w:rPr>
              <w:t xml:space="preserve">  (correction)</w:t>
            </w:r>
            <w:r w:rsidRPr="00060624">
              <w:rPr>
                <w:i/>
                <w:noProof/>
                <w:sz w:val="18"/>
              </w:rPr>
              <w:br/>
            </w:r>
            <w:r w:rsidRPr="00060624">
              <w:rPr>
                <w:b/>
                <w:i/>
                <w:noProof/>
                <w:sz w:val="18"/>
              </w:rPr>
              <w:t>A</w:t>
            </w:r>
            <w:r w:rsidRPr="00060624">
              <w:rPr>
                <w:i/>
                <w:noProof/>
                <w:sz w:val="18"/>
              </w:rPr>
              <w:t xml:space="preserve">  (</w:t>
            </w:r>
            <w:r w:rsidR="00DE34CF" w:rsidRPr="00060624">
              <w:rPr>
                <w:i/>
                <w:noProof/>
                <w:sz w:val="18"/>
              </w:rPr>
              <w:t xml:space="preserve">mirror </w:t>
            </w:r>
            <w:r w:rsidRPr="00060624">
              <w:rPr>
                <w:i/>
                <w:noProof/>
                <w:sz w:val="18"/>
              </w:rPr>
              <w:t>correspond</w:t>
            </w:r>
            <w:r w:rsidR="00DE34CF" w:rsidRPr="00060624">
              <w:rPr>
                <w:i/>
                <w:noProof/>
                <w:sz w:val="18"/>
              </w:rPr>
              <w:t xml:space="preserve">ing </w:t>
            </w:r>
            <w:r w:rsidRPr="00060624">
              <w:rPr>
                <w:i/>
                <w:noProof/>
                <w:sz w:val="18"/>
              </w:rPr>
              <w:t xml:space="preserve">to a </w:t>
            </w:r>
            <w:r w:rsidR="00DE34CF" w:rsidRPr="00060624">
              <w:rPr>
                <w:i/>
                <w:noProof/>
                <w:sz w:val="18"/>
              </w:rPr>
              <w:t xml:space="preserve">change </w:t>
            </w:r>
            <w:r w:rsidRPr="00060624">
              <w:rPr>
                <w:i/>
                <w:noProof/>
                <w:sz w:val="18"/>
              </w:rPr>
              <w:t xml:space="preserve">in an earlier </w:t>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Pr="00060624">
              <w:rPr>
                <w:i/>
                <w:noProof/>
                <w:sz w:val="18"/>
              </w:rPr>
              <w:t>release)</w:t>
            </w:r>
            <w:r w:rsidRPr="00060624">
              <w:rPr>
                <w:i/>
                <w:noProof/>
                <w:sz w:val="18"/>
              </w:rPr>
              <w:br/>
            </w:r>
            <w:r w:rsidRPr="00060624">
              <w:rPr>
                <w:b/>
                <w:i/>
                <w:noProof/>
                <w:sz w:val="18"/>
              </w:rPr>
              <w:t>B</w:t>
            </w:r>
            <w:r w:rsidRPr="00060624">
              <w:rPr>
                <w:i/>
                <w:noProof/>
                <w:sz w:val="18"/>
              </w:rPr>
              <w:t xml:space="preserve">  (addition of feature), </w:t>
            </w:r>
            <w:r w:rsidRPr="00060624">
              <w:rPr>
                <w:i/>
                <w:noProof/>
                <w:sz w:val="18"/>
              </w:rPr>
              <w:br/>
            </w:r>
            <w:r w:rsidRPr="00060624">
              <w:rPr>
                <w:b/>
                <w:i/>
                <w:noProof/>
                <w:sz w:val="18"/>
              </w:rPr>
              <w:t>C</w:t>
            </w:r>
            <w:r w:rsidRPr="00060624">
              <w:rPr>
                <w:i/>
                <w:noProof/>
                <w:sz w:val="18"/>
              </w:rPr>
              <w:t xml:space="preserve">  (functional modification of feature)</w:t>
            </w:r>
            <w:r w:rsidRPr="00060624">
              <w:rPr>
                <w:i/>
                <w:noProof/>
                <w:sz w:val="18"/>
              </w:rPr>
              <w:br/>
            </w:r>
            <w:r w:rsidRPr="00060624">
              <w:rPr>
                <w:b/>
                <w:i/>
                <w:noProof/>
                <w:sz w:val="18"/>
              </w:rPr>
              <w:t>D</w:t>
            </w:r>
            <w:r w:rsidRPr="00060624">
              <w:rPr>
                <w:i/>
                <w:noProof/>
                <w:sz w:val="18"/>
              </w:rPr>
              <w:t xml:space="preserve">  (editorial modification)</w:t>
            </w:r>
          </w:p>
          <w:p w14:paraId="05D36727" w14:textId="77777777" w:rsidR="001E41F3" w:rsidRPr="00060624" w:rsidRDefault="001E41F3">
            <w:pPr>
              <w:pStyle w:val="CRCoverPage"/>
              <w:rPr>
                <w:noProof/>
              </w:rPr>
            </w:pPr>
            <w:r w:rsidRPr="00060624">
              <w:rPr>
                <w:noProof/>
                <w:sz w:val="18"/>
              </w:rPr>
              <w:t>Detailed explanations of the above categories can</w:t>
            </w:r>
            <w:r w:rsidRPr="00060624">
              <w:rPr>
                <w:noProof/>
                <w:sz w:val="18"/>
              </w:rPr>
              <w:br/>
              <w:t xml:space="preserve">be found in 3GPP </w:t>
            </w:r>
            <w:hyperlink r:id="rId11" w:history="1">
              <w:r w:rsidRPr="00060624">
                <w:rPr>
                  <w:rStyle w:val="Hyperlink"/>
                  <w:noProof/>
                  <w:sz w:val="18"/>
                </w:rPr>
                <w:t>TR 21.900</w:t>
              </w:r>
            </w:hyperlink>
            <w:r w:rsidRPr="00060624">
              <w:rPr>
                <w:noProof/>
                <w:sz w:val="18"/>
              </w:rPr>
              <w:t>.</w:t>
            </w:r>
          </w:p>
        </w:tc>
        <w:tc>
          <w:tcPr>
            <w:tcW w:w="3120" w:type="dxa"/>
            <w:gridSpan w:val="2"/>
            <w:tcBorders>
              <w:bottom w:val="single" w:sz="4" w:space="0" w:color="auto"/>
              <w:right w:val="single" w:sz="4" w:space="0" w:color="auto"/>
            </w:tcBorders>
          </w:tcPr>
          <w:p w14:paraId="1A28F380" w14:textId="0E2FCE84" w:rsidR="00D9124E" w:rsidRPr="00060624" w:rsidRDefault="001E41F3" w:rsidP="00BD6BB8">
            <w:pPr>
              <w:pStyle w:val="CRCoverPage"/>
              <w:tabs>
                <w:tab w:val="left" w:pos="950"/>
              </w:tabs>
              <w:spacing w:after="0"/>
              <w:ind w:left="241" w:hanging="241"/>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releases:</w:t>
            </w:r>
            <w:r w:rsidRPr="00060624">
              <w:rPr>
                <w:i/>
                <w:noProof/>
                <w:sz w:val="18"/>
              </w:rPr>
              <w:br/>
              <w:t>Rel-8</w:t>
            </w:r>
            <w:r w:rsidRPr="00060624">
              <w:rPr>
                <w:i/>
                <w:noProof/>
                <w:sz w:val="18"/>
              </w:rPr>
              <w:tab/>
              <w:t>(Release 8)</w:t>
            </w:r>
            <w:r w:rsidR="007C2097" w:rsidRPr="00060624">
              <w:rPr>
                <w:i/>
                <w:noProof/>
                <w:sz w:val="18"/>
              </w:rPr>
              <w:br/>
              <w:t>Rel-9</w:t>
            </w:r>
            <w:r w:rsidR="007C2097" w:rsidRPr="00060624">
              <w:rPr>
                <w:i/>
                <w:noProof/>
                <w:sz w:val="18"/>
              </w:rPr>
              <w:tab/>
              <w:t>(Release 9)</w:t>
            </w:r>
            <w:r w:rsidR="009777D9" w:rsidRPr="00060624">
              <w:rPr>
                <w:i/>
                <w:noProof/>
                <w:sz w:val="18"/>
              </w:rPr>
              <w:br/>
              <w:t>Rel-10</w:t>
            </w:r>
            <w:r w:rsidR="009777D9" w:rsidRPr="00060624">
              <w:rPr>
                <w:i/>
                <w:noProof/>
                <w:sz w:val="18"/>
              </w:rPr>
              <w:tab/>
              <w:t>(Release 10)</w:t>
            </w:r>
            <w:r w:rsidR="000C038A" w:rsidRPr="00060624">
              <w:rPr>
                <w:i/>
                <w:noProof/>
                <w:sz w:val="18"/>
              </w:rPr>
              <w:br/>
              <w:t>Rel-11</w:t>
            </w:r>
            <w:r w:rsidR="000C038A" w:rsidRPr="00060624">
              <w:rPr>
                <w:i/>
                <w:noProof/>
                <w:sz w:val="18"/>
              </w:rPr>
              <w:tab/>
              <w:t>(Release 11)</w:t>
            </w:r>
            <w:r w:rsidR="000C038A" w:rsidRPr="00060624">
              <w:rPr>
                <w:i/>
                <w:noProof/>
                <w:sz w:val="18"/>
              </w:rPr>
              <w:br/>
            </w:r>
            <w:r w:rsidR="002E472E" w:rsidRPr="00060624">
              <w:rPr>
                <w:i/>
                <w:noProof/>
                <w:sz w:val="18"/>
              </w:rPr>
              <w:t>…</w:t>
            </w:r>
            <w:r w:rsidR="0051580D" w:rsidRPr="00060624">
              <w:rPr>
                <w:i/>
                <w:noProof/>
                <w:sz w:val="18"/>
              </w:rPr>
              <w:br/>
            </w:r>
            <w:r w:rsidR="002E472E" w:rsidRPr="00060624">
              <w:rPr>
                <w:i/>
                <w:noProof/>
                <w:sz w:val="18"/>
              </w:rPr>
              <w:t>Rel-17</w:t>
            </w:r>
            <w:r w:rsidR="002E472E" w:rsidRPr="00060624">
              <w:rPr>
                <w:i/>
                <w:noProof/>
                <w:sz w:val="18"/>
              </w:rPr>
              <w:tab/>
              <w:t>(Release 17)</w:t>
            </w:r>
            <w:r w:rsidR="002E472E" w:rsidRPr="00060624">
              <w:rPr>
                <w:i/>
                <w:noProof/>
                <w:sz w:val="18"/>
              </w:rPr>
              <w:br/>
              <w:t>Rel-18</w:t>
            </w:r>
            <w:r w:rsidR="002E472E" w:rsidRPr="00060624">
              <w:rPr>
                <w:i/>
                <w:noProof/>
                <w:sz w:val="18"/>
              </w:rPr>
              <w:tab/>
              <w:t>(Release 18)</w:t>
            </w:r>
            <w:r w:rsidR="00C870F6" w:rsidRPr="00060624">
              <w:rPr>
                <w:i/>
                <w:noProof/>
                <w:sz w:val="18"/>
              </w:rPr>
              <w:br/>
              <w:t>Rel-19</w:t>
            </w:r>
            <w:r w:rsidR="00653DE4" w:rsidRPr="00060624">
              <w:rPr>
                <w:i/>
                <w:noProof/>
                <w:sz w:val="18"/>
              </w:rPr>
              <w:tab/>
              <w:t>(Release 19)</w:t>
            </w:r>
            <w:r w:rsidR="00D9124E" w:rsidRPr="00060624">
              <w:rPr>
                <w:i/>
                <w:noProof/>
                <w:sz w:val="18"/>
              </w:rPr>
              <w:t xml:space="preserve"> </w:t>
            </w:r>
            <w:r w:rsidR="00D9124E" w:rsidRPr="00060624">
              <w:rPr>
                <w:i/>
                <w:noProof/>
                <w:sz w:val="18"/>
              </w:rPr>
              <w:br/>
              <w:t>Rel-20</w:t>
            </w:r>
            <w:r w:rsidR="00D9124E" w:rsidRPr="00060624">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060624" w:rsidRDefault="001E41F3">
            <w:pPr>
              <w:pStyle w:val="CRCoverPage"/>
              <w:spacing w:after="0"/>
              <w:rPr>
                <w:noProof/>
                <w:sz w:val="8"/>
                <w:szCs w:val="8"/>
              </w:rPr>
            </w:pPr>
          </w:p>
        </w:tc>
      </w:tr>
      <w:tr w:rsidR="00516927" w:rsidRPr="00D674C5" w14:paraId="1256F52C" w14:textId="77777777" w:rsidTr="00547111">
        <w:tc>
          <w:tcPr>
            <w:tcW w:w="2694" w:type="dxa"/>
            <w:gridSpan w:val="2"/>
            <w:tcBorders>
              <w:top w:val="single" w:sz="4" w:space="0" w:color="auto"/>
              <w:left w:val="single" w:sz="4" w:space="0" w:color="auto"/>
            </w:tcBorders>
          </w:tcPr>
          <w:p w14:paraId="52C87DB0" w14:textId="77777777" w:rsidR="00516927" w:rsidRPr="00553529" w:rsidRDefault="00516927" w:rsidP="00516927">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4D1C1" w:rsidR="00516927" w:rsidRPr="00392124" w:rsidRDefault="00516927" w:rsidP="00516927">
            <w:pPr>
              <w:pStyle w:val="CRCoverPage"/>
              <w:spacing w:after="0"/>
              <w:ind w:left="100"/>
              <w:rPr>
                <w:noProof/>
              </w:rPr>
            </w:pPr>
            <w:r w:rsidRPr="002016AC">
              <w:rPr>
                <w:noProof/>
              </w:rPr>
              <w:t>According to the core specification the &lt;</w:t>
            </w:r>
            <w:r w:rsidRPr="002016AC">
              <w:t xml:space="preserve">emergency-ind&gt; IE shall be included in the SIP MESSAGE body in Table </w:t>
            </w:r>
            <w:r w:rsidR="005B695B" w:rsidRPr="005B695B">
              <w:t>6.4.1.3.3-9</w:t>
            </w:r>
            <w:r w:rsidRPr="002016AC">
              <w:t>.</w:t>
            </w:r>
          </w:p>
        </w:tc>
      </w:tr>
      <w:tr w:rsidR="00516927" w:rsidRPr="00D674C5" w14:paraId="4CA74D09" w14:textId="77777777" w:rsidTr="00547111">
        <w:tc>
          <w:tcPr>
            <w:tcW w:w="2694" w:type="dxa"/>
            <w:gridSpan w:val="2"/>
            <w:tcBorders>
              <w:left w:val="single" w:sz="4" w:space="0" w:color="auto"/>
            </w:tcBorders>
          </w:tcPr>
          <w:p w14:paraId="2D0866D6" w14:textId="77777777" w:rsidR="00516927" w:rsidRPr="00553529" w:rsidRDefault="00516927" w:rsidP="00516927">
            <w:pPr>
              <w:pStyle w:val="CRCoverPage"/>
              <w:spacing w:after="0"/>
              <w:rPr>
                <w:b/>
                <w:i/>
                <w:noProof/>
                <w:sz w:val="8"/>
                <w:szCs w:val="8"/>
              </w:rPr>
            </w:pPr>
          </w:p>
        </w:tc>
        <w:tc>
          <w:tcPr>
            <w:tcW w:w="6946" w:type="dxa"/>
            <w:gridSpan w:val="9"/>
            <w:tcBorders>
              <w:right w:val="single" w:sz="4" w:space="0" w:color="auto"/>
            </w:tcBorders>
          </w:tcPr>
          <w:p w14:paraId="365DEF04" w14:textId="77777777" w:rsidR="00516927" w:rsidRPr="00392124" w:rsidRDefault="00516927" w:rsidP="00516927">
            <w:pPr>
              <w:pStyle w:val="CRCoverPage"/>
              <w:spacing w:after="0"/>
              <w:ind w:left="100"/>
              <w:rPr>
                <w:noProof/>
              </w:rPr>
            </w:pPr>
          </w:p>
        </w:tc>
      </w:tr>
      <w:tr w:rsidR="00516927" w:rsidRPr="00D674C5" w14:paraId="21016551" w14:textId="77777777" w:rsidTr="00547111">
        <w:tc>
          <w:tcPr>
            <w:tcW w:w="2694" w:type="dxa"/>
            <w:gridSpan w:val="2"/>
            <w:tcBorders>
              <w:left w:val="single" w:sz="4" w:space="0" w:color="auto"/>
            </w:tcBorders>
          </w:tcPr>
          <w:p w14:paraId="49433147" w14:textId="77777777" w:rsidR="00516927" w:rsidRPr="00553529" w:rsidRDefault="00516927" w:rsidP="00516927">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68165B3C" w:rsidR="00516927" w:rsidRPr="00392124" w:rsidRDefault="00516927" w:rsidP="00516927">
            <w:pPr>
              <w:pStyle w:val="CRCoverPage"/>
              <w:spacing w:after="0"/>
              <w:ind w:left="100"/>
              <w:rPr>
                <w:noProof/>
              </w:rPr>
            </w:pPr>
            <w:r w:rsidRPr="002016AC">
              <w:rPr>
                <w:noProof/>
              </w:rPr>
              <w:t>The &lt;</w:t>
            </w:r>
            <w:r w:rsidRPr="002016AC">
              <w:t xml:space="preserve">emergency-ind&gt; IE was added to the SIP MESSAGE body in Table </w:t>
            </w:r>
            <w:r w:rsidR="005B695B" w:rsidRPr="005B695B">
              <w:t>6.4.1.3.3-9</w:t>
            </w:r>
            <w:r w:rsidRPr="002016AC">
              <w:t>.</w:t>
            </w:r>
          </w:p>
        </w:tc>
      </w:tr>
      <w:tr w:rsidR="00516927" w:rsidRPr="00D674C5" w14:paraId="1F886379" w14:textId="77777777" w:rsidTr="00547111">
        <w:tc>
          <w:tcPr>
            <w:tcW w:w="2694" w:type="dxa"/>
            <w:gridSpan w:val="2"/>
            <w:tcBorders>
              <w:left w:val="single" w:sz="4" w:space="0" w:color="auto"/>
            </w:tcBorders>
          </w:tcPr>
          <w:p w14:paraId="4D989623" w14:textId="77777777" w:rsidR="00516927" w:rsidRPr="00553529" w:rsidRDefault="00516927" w:rsidP="00516927">
            <w:pPr>
              <w:pStyle w:val="CRCoverPage"/>
              <w:spacing w:after="0"/>
              <w:rPr>
                <w:b/>
                <w:i/>
                <w:noProof/>
                <w:sz w:val="8"/>
                <w:szCs w:val="8"/>
              </w:rPr>
            </w:pPr>
          </w:p>
        </w:tc>
        <w:tc>
          <w:tcPr>
            <w:tcW w:w="6946" w:type="dxa"/>
            <w:gridSpan w:val="9"/>
            <w:tcBorders>
              <w:right w:val="single" w:sz="4" w:space="0" w:color="auto"/>
            </w:tcBorders>
          </w:tcPr>
          <w:p w14:paraId="71C4A204" w14:textId="77777777" w:rsidR="00516927" w:rsidRPr="00392124" w:rsidRDefault="00516927" w:rsidP="00516927">
            <w:pPr>
              <w:pStyle w:val="CRCoverPage"/>
              <w:spacing w:after="0"/>
              <w:rPr>
                <w:noProof/>
                <w:sz w:val="8"/>
                <w:szCs w:val="8"/>
              </w:rPr>
            </w:pPr>
          </w:p>
        </w:tc>
      </w:tr>
      <w:tr w:rsidR="00516927" w14:paraId="678D7BF9" w14:textId="77777777" w:rsidTr="00547111">
        <w:tc>
          <w:tcPr>
            <w:tcW w:w="2694" w:type="dxa"/>
            <w:gridSpan w:val="2"/>
            <w:tcBorders>
              <w:left w:val="single" w:sz="4" w:space="0" w:color="auto"/>
              <w:bottom w:val="single" w:sz="4" w:space="0" w:color="auto"/>
            </w:tcBorders>
          </w:tcPr>
          <w:p w14:paraId="4E5CE1B6" w14:textId="77777777" w:rsidR="00516927" w:rsidRPr="00553529" w:rsidRDefault="00516927" w:rsidP="00516927">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16E3F" w:rsidR="00516927" w:rsidRPr="00392124" w:rsidRDefault="00516927" w:rsidP="00516927">
            <w:pPr>
              <w:pStyle w:val="CRCoverPage"/>
              <w:spacing w:after="0"/>
              <w:ind w:left="100"/>
              <w:rPr>
                <w:noProof/>
              </w:rPr>
            </w:pPr>
            <w:r w:rsidRPr="002016AC">
              <w:rPr>
                <w:noProof/>
              </w:rPr>
              <w:t>The test case will not be correct.</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392124"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0B3E3" w:rsidR="000A4978" w:rsidRPr="00392124" w:rsidRDefault="008038EE" w:rsidP="000A4978">
            <w:pPr>
              <w:pStyle w:val="CRCoverPage"/>
              <w:spacing w:after="0"/>
              <w:ind w:left="100"/>
              <w:rPr>
                <w:noProof/>
              </w:rPr>
            </w:pPr>
            <w:r>
              <w:t>6.</w:t>
            </w:r>
            <w:r w:rsidR="00516927">
              <w:t>4.1</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2174CD" w14:paraId="446DDBAC" w14:textId="77777777" w:rsidTr="00547111">
        <w:tc>
          <w:tcPr>
            <w:tcW w:w="2694" w:type="dxa"/>
            <w:gridSpan w:val="2"/>
            <w:tcBorders>
              <w:left w:val="single" w:sz="4" w:space="0" w:color="auto"/>
            </w:tcBorders>
          </w:tcPr>
          <w:p w14:paraId="678A1AA6" w14:textId="77777777" w:rsidR="002174CD" w:rsidRPr="00553529" w:rsidRDefault="002174CD" w:rsidP="002174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96FB1F" w:rsidR="002174CD" w:rsidRPr="00553529" w:rsidRDefault="002174CD" w:rsidP="00217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CBD77" w:rsidR="002174CD" w:rsidRPr="00553529" w:rsidRDefault="002174CD" w:rsidP="002174CD">
            <w:pPr>
              <w:pStyle w:val="CRCoverPage"/>
              <w:spacing w:after="0"/>
              <w:jc w:val="center"/>
              <w:rPr>
                <w:b/>
                <w:caps/>
                <w:noProof/>
              </w:rPr>
            </w:pPr>
            <w:r>
              <w:rPr>
                <w:b/>
                <w:caps/>
                <w:noProof/>
              </w:rPr>
              <w:t>X</w:t>
            </w:r>
          </w:p>
        </w:tc>
        <w:tc>
          <w:tcPr>
            <w:tcW w:w="2977" w:type="dxa"/>
            <w:gridSpan w:val="4"/>
          </w:tcPr>
          <w:p w14:paraId="1A4306D9" w14:textId="39C34D80" w:rsidR="002174CD" w:rsidRPr="00553529" w:rsidRDefault="002174CD" w:rsidP="00217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D329C" w:rsidR="002174CD" w:rsidRPr="00553529" w:rsidRDefault="002174CD" w:rsidP="002174CD">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ED76F2" w14:textId="77777777" w:rsidR="005B695B" w:rsidRPr="001C0FC4" w:rsidRDefault="005B695B" w:rsidP="005B695B">
      <w:pPr>
        <w:pStyle w:val="Heading3"/>
      </w:pPr>
      <w:bookmarkStart w:id="1" w:name="_Toc178186376"/>
      <w:bookmarkStart w:id="2" w:name="_Toc210385192"/>
      <w:r w:rsidRPr="001C0FC4">
        <w:lastRenderedPageBreak/>
        <w:t>6.4.1</w:t>
      </w:r>
      <w:r w:rsidRPr="001C0FC4">
        <w:tab/>
        <w:t>On-network / Emergency Alert / Cancel Emergency Alert / Client Originated (CO)</w:t>
      </w:r>
      <w:bookmarkEnd w:id="1"/>
      <w:bookmarkEnd w:id="2"/>
    </w:p>
    <w:p w14:paraId="2DF8E401" w14:textId="77777777" w:rsidR="005B695B" w:rsidRPr="001C0FC4" w:rsidRDefault="005B695B" w:rsidP="005B695B">
      <w:pPr>
        <w:pStyle w:val="H6"/>
      </w:pPr>
      <w:r w:rsidRPr="001C0FC4">
        <w:t>6.4.1.1</w:t>
      </w:r>
      <w:r w:rsidRPr="001C0FC4">
        <w:tab/>
        <w:t>Test Purpose (TP)</w:t>
      </w:r>
    </w:p>
    <w:p w14:paraId="404FB5C8" w14:textId="77777777" w:rsidR="005B695B" w:rsidRPr="001C0FC4" w:rsidRDefault="005B695B" w:rsidP="005B695B">
      <w:pPr>
        <w:pStyle w:val="H6"/>
      </w:pPr>
      <w:r w:rsidRPr="001C0FC4">
        <w:t>(1)</w:t>
      </w:r>
    </w:p>
    <w:p w14:paraId="4CFD9511" w14:textId="77777777" w:rsidR="005B695B" w:rsidRPr="001C0FC4" w:rsidRDefault="005B695B" w:rsidP="005B695B">
      <w:pPr>
        <w:pStyle w:val="PL"/>
      </w:pPr>
      <w:r w:rsidRPr="001C0FC4">
        <w:rPr>
          <w:b/>
        </w:rPr>
        <w:t>with</w:t>
      </w:r>
      <w:r w:rsidRPr="001C0FC4">
        <w:t xml:space="preserve"> { UE (MCDATA Client) registered and authorized for MCDATA Service, including authorized to initiate an emergency alert }</w:t>
      </w:r>
    </w:p>
    <w:p w14:paraId="374C9E18" w14:textId="77777777" w:rsidR="005B695B" w:rsidRPr="001C0FC4" w:rsidRDefault="005B695B" w:rsidP="005B695B">
      <w:pPr>
        <w:pStyle w:val="PL"/>
      </w:pPr>
      <w:r w:rsidRPr="001C0FC4">
        <w:rPr>
          <w:b/>
        </w:rPr>
        <w:t>ensure that</w:t>
      </w:r>
      <w:r w:rsidRPr="001C0FC4">
        <w:t xml:space="preserve"> {</w:t>
      </w:r>
      <w:r w:rsidRPr="001C0FC4">
        <w:br/>
        <w:t xml:space="preserve">  </w:t>
      </w:r>
      <w:r w:rsidRPr="001C0FC4">
        <w:rPr>
          <w:b/>
        </w:rPr>
        <w:t>when</w:t>
      </w:r>
      <w:r w:rsidRPr="001C0FC4">
        <w:t xml:space="preserve"> { the MCDATA User requests to send an emergency alert with the location of emergency }</w:t>
      </w:r>
    </w:p>
    <w:p w14:paraId="1159CE4C" w14:textId="77777777" w:rsidR="005B695B" w:rsidRPr="001C0FC4" w:rsidRDefault="005B695B" w:rsidP="005B695B">
      <w:pPr>
        <w:pStyle w:val="PL"/>
      </w:pPr>
      <w:r w:rsidRPr="001C0FC4">
        <w:t xml:space="preserve">    </w:t>
      </w:r>
      <w:r w:rsidRPr="001C0FC4">
        <w:rPr>
          <w:b/>
        </w:rPr>
        <w:t>then</w:t>
      </w:r>
      <w:r w:rsidRPr="001C0FC4">
        <w:t xml:space="preserve"> { UE (MCDATA Client) sends a SIP MESSAGE initiating an emergency alert </w:t>
      </w:r>
      <w:r w:rsidRPr="001C0FC4">
        <w:rPr>
          <w:b/>
        </w:rPr>
        <w:t>and</w:t>
      </w:r>
      <w:r w:rsidRPr="001C0FC4">
        <w:t xml:space="preserve"> reporting location information </w:t>
      </w:r>
      <w:r w:rsidRPr="001C0FC4">
        <w:rPr>
          <w:b/>
          <w:bCs/>
        </w:rPr>
        <w:t>and</w:t>
      </w:r>
      <w:r w:rsidRPr="001C0FC4">
        <w:t xml:space="preserve"> gives the MCDATA User an indication of success upon the receipt of a SIP 200 (OK) message }</w:t>
      </w:r>
    </w:p>
    <w:p w14:paraId="3D4BE957" w14:textId="77777777" w:rsidR="005B695B" w:rsidRPr="001C0FC4" w:rsidRDefault="005B695B" w:rsidP="005B695B">
      <w:pPr>
        <w:pStyle w:val="PL"/>
      </w:pPr>
      <w:r w:rsidRPr="001C0FC4">
        <w:t xml:space="preserve">            }</w:t>
      </w:r>
    </w:p>
    <w:p w14:paraId="24437D22" w14:textId="77777777" w:rsidR="005B695B" w:rsidRPr="001C0FC4" w:rsidRDefault="005B695B" w:rsidP="005B695B">
      <w:pPr>
        <w:pStyle w:val="PL"/>
      </w:pPr>
    </w:p>
    <w:p w14:paraId="4C24429D" w14:textId="77777777" w:rsidR="005B695B" w:rsidRPr="001C0FC4" w:rsidRDefault="005B695B" w:rsidP="005B695B">
      <w:pPr>
        <w:pStyle w:val="H6"/>
      </w:pPr>
      <w:r w:rsidRPr="001C0FC4">
        <w:t>(2)</w:t>
      </w:r>
    </w:p>
    <w:p w14:paraId="261C62E5" w14:textId="77777777" w:rsidR="005B695B" w:rsidRPr="001C0FC4" w:rsidRDefault="005B695B" w:rsidP="005B695B">
      <w:pPr>
        <w:pStyle w:val="PL"/>
      </w:pPr>
      <w:r w:rsidRPr="001C0FC4">
        <w:rPr>
          <w:b/>
        </w:rPr>
        <w:t>with</w:t>
      </w:r>
      <w:r w:rsidRPr="001C0FC4">
        <w:t xml:space="preserve"> { UE (MCDATA Client) in the “MDEA3: emergency-alert-initiated” state}</w:t>
      </w:r>
    </w:p>
    <w:p w14:paraId="2A0AA736" w14:textId="77777777" w:rsidR="005B695B" w:rsidRPr="001C0FC4" w:rsidRDefault="005B695B" w:rsidP="005B695B">
      <w:pPr>
        <w:pStyle w:val="PL"/>
      </w:pPr>
      <w:r w:rsidRPr="001C0FC4">
        <w:t>ensure that {</w:t>
      </w:r>
    </w:p>
    <w:p w14:paraId="75BD890C" w14:textId="77777777" w:rsidR="005B695B" w:rsidRPr="001C0FC4" w:rsidRDefault="005B695B" w:rsidP="005B695B">
      <w:pPr>
        <w:pStyle w:val="PL"/>
      </w:pPr>
      <w:r w:rsidRPr="001C0FC4">
        <w:t xml:space="preserve">  </w:t>
      </w:r>
      <w:r w:rsidRPr="001C0FC4">
        <w:rPr>
          <w:b/>
        </w:rPr>
        <w:t>when</w:t>
      </w:r>
      <w:r w:rsidRPr="001C0FC4">
        <w:t xml:space="preserve"> { the MCDATA User requests to cancel the emergency alert}</w:t>
      </w:r>
    </w:p>
    <w:p w14:paraId="033F87AD" w14:textId="77777777" w:rsidR="005B695B" w:rsidRPr="001C0FC4" w:rsidRDefault="005B695B" w:rsidP="005B695B">
      <w:pPr>
        <w:pStyle w:val="PL"/>
      </w:pPr>
      <w:r w:rsidRPr="001C0FC4">
        <w:t xml:space="preserve">    </w:t>
      </w:r>
      <w:r w:rsidRPr="001C0FC4">
        <w:rPr>
          <w:b/>
        </w:rPr>
        <w:t>then</w:t>
      </w:r>
      <w:r w:rsidRPr="001C0FC4">
        <w:t xml:space="preserve"> { UE (MCDATA Client) sends a SIP MESSAGE requesting the cancelation of the emergency alert}</w:t>
      </w:r>
    </w:p>
    <w:p w14:paraId="3744A422" w14:textId="77777777" w:rsidR="005B695B" w:rsidRPr="001C0FC4" w:rsidRDefault="005B695B" w:rsidP="005B695B">
      <w:pPr>
        <w:pStyle w:val="PL"/>
      </w:pPr>
      <w:r w:rsidRPr="001C0FC4">
        <w:t xml:space="preserve">            }</w:t>
      </w:r>
    </w:p>
    <w:p w14:paraId="5F596D3D" w14:textId="77777777" w:rsidR="005B695B" w:rsidRPr="001C0FC4" w:rsidRDefault="005B695B" w:rsidP="005B695B">
      <w:pPr>
        <w:pStyle w:val="PL"/>
      </w:pPr>
    </w:p>
    <w:p w14:paraId="04C0B98C" w14:textId="77777777" w:rsidR="005B695B" w:rsidRPr="001C0FC4" w:rsidRDefault="005B695B" w:rsidP="005B695B">
      <w:pPr>
        <w:pStyle w:val="H6"/>
      </w:pPr>
      <w:r w:rsidRPr="001C0FC4">
        <w:t>6.4.1.2</w:t>
      </w:r>
      <w:r w:rsidRPr="001C0FC4">
        <w:tab/>
        <w:t>Conformance requirements</w:t>
      </w:r>
    </w:p>
    <w:p w14:paraId="709AD10D" w14:textId="77777777" w:rsidR="005B695B" w:rsidRPr="001C0FC4" w:rsidRDefault="005B695B" w:rsidP="005B695B">
      <w:r w:rsidRPr="001C0FC4">
        <w:t>References: The conformance requirements covered in the current TC are specified in: TS 24.282, clauses 16.2.1.2, 16.2.1.2.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7E52CB77" w14:textId="77777777" w:rsidR="005B695B" w:rsidRPr="001C0FC4" w:rsidRDefault="005B695B" w:rsidP="005B695B">
      <w:r w:rsidRPr="001C0FC4">
        <w:t>[TS 24.282 clause 16.2.1.1]</w:t>
      </w:r>
    </w:p>
    <w:p w14:paraId="49549C3A" w14:textId="77777777" w:rsidR="005B695B" w:rsidRPr="001C0FC4" w:rsidRDefault="005B695B" w:rsidP="005B695B">
      <w:r w:rsidRPr="001C0FC4">
        <w:t xml:space="preserve">Upon receiving a request from the MCData user to send an MCData emergency alert, the MCData client shall determine whether or not it is authorised to originate an emergency alert, as follows: </w:t>
      </w:r>
    </w:p>
    <w:p w14:paraId="4DFA2A9F" w14:textId="77777777" w:rsidR="005B695B" w:rsidRPr="001C0FC4" w:rsidRDefault="005B695B" w:rsidP="005B695B">
      <w:pPr>
        <w:pStyle w:val="B1"/>
      </w:pPr>
      <w:r w:rsidRPr="001C0FC4">
        <w:t>1)</w:t>
      </w:r>
      <w:r w:rsidRPr="001C0FC4">
        <w:tab/>
        <w:t>if the &lt;allow-activate-emergency-alert&gt; element of the &lt;actions&gt; element of a &lt;rule&gt; element of the &lt;</w:t>
      </w:r>
      <w:r w:rsidRPr="001C0FC4">
        <w:rPr>
          <w:lang w:eastAsia="ko-KR"/>
        </w:rPr>
        <w:t>ruleset&gt;</w:t>
      </w:r>
      <w:r w:rsidRPr="001C0FC4">
        <w:t xml:space="preserve"> element of the MCData user profile document identified by the MCData ID and profile index associated with MCData user (see 3GPP TS 24.484 [12]) is present and is set to a value of "true", </w:t>
      </w:r>
      <w:r w:rsidRPr="001C0FC4">
        <w:rPr>
          <w:lang w:eastAsia="ko-KR"/>
        </w:rPr>
        <w:t>then the MCData emergency alert request shall be considered to be an authorised request for an MCData emergency alert. In all other cases, the MCData client shall indicate to the MCData user that the request for sending an MCData emergency alert is unauthorised and shall terminate this procedure.</w:t>
      </w:r>
    </w:p>
    <w:p w14:paraId="1141EF87" w14:textId="77777777" w:rsidR="005B695B" w:rsidRPr="001C0FC4" w:rsidRDefault="005B695B" w:rsidP="005B695B">
      <w:r w:rsidRPr="001C0FC4">
        <w:t xml:space="preserve">If the request was authorised, but the MCData user has not indicated the identity of the MCData group to receive the emergency alert, the MCData client shall use, in descending order of preference, one of the following: the value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1C0FC4">
        <w:rPr>
          <w:lang w:eastAsia="ko-KR"/>
        </w:rPr>
        <w:t>shall indicate the fact to the MCData user and shall terminate this procedure.</w:t>
      </w:r>
    </w:p>
    <w:p w14:paraId="298ED8C0" w14:textId="77777777" w:rsidR="005B695B" w:rsidRPr="001C0FC4" w:rsidRDefault="005B695B" w:rsidP="005B695B">
      <w:r w:rsidRPr="001C0FC4">
        <w:t xml:space="preserve">The MCData client shall </w:t>
      </w:r>
      <w:r w:rsidRPr="001C0FC4">
        <w:rPr>
          <w:rFonts w:eastAsia="SimSun"/>
        </w:rPr>
        <w:t xml:space="preserve">generate a SIP MESSAGE as an out-of-dialog request, in accordance with 3GPP TS 24.229 [5] and </w:t>
      </w:r>
      <w:r w:rsidRPr="001C0FC4">
        <w:rPr>
          <w:lang w:eastAsia="ko-KR"/>
        </w:rPr>
        <w:t xml:space="preserve">IETF RFC 3428 [6], </w:t>
      </w:r>
      <w:r w:rsidRPr="001C0FC4">
        <w:t>and:</w:t>
      </w:r>
    </w:p>
    <w:p w14:paraId="681DF4E5" w14:textId="77777777" w:rsidR="005B695B" w:rsidRPr="001C0FC4" w:rsidRDefault="005B695B" w:rsidP="005B695B">
      <w:pPr>
        <w:pStyle w:val="B1"/>
      </w:pPr>
      <w:r w:rsidRPr="001C0FC4">
        <w:t>1)</w:t>
      </w:r>
      <w:r w:rsidRPr="001C0FC4">
        <w:tab/>
        <w:t>shall include the ICSI value "urn:urn-7:3gpp-service.ims.icsi.mcdata"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 xml:space="preserve">RFC 6050 [7] </w:t>
      </w:r>
      <w:r w:rsidRPr="001C0FC4">
        <w:t>in the SIP MESSAGE request;</w:t>
      </w:r>
    </w:p>
    <w:p w14:paraId="6048E967" w14:textId="77777777" w:rsidR="005B695B" w:rsidRPr="001C0FC4" w:rsidRDefault="005B695B" w:rsidP="005B695B">
      <w:pPr>
        <w:pStyle w:val="B1"/>
      </w:pPr>
      <w:r w:rsidRPr="001C0FC4">
        <w:t>2)</w:t>
      </w:r>
      <w:r w:rsidRPr="001C0FC4">
        <w:tab/>
        <w:t xml:space="preserve">shall include an Accept-Contact header field with the </w:t>
      </w:r>
      <w:r w:rsidRPr="001C0FC4">
        <w:rPr>
          <w:rFonts w:eastAsia="SimSun"/>
          <w:lang w:eastAsia="zh-CN"/>
        </w:rPr>
        <w:t>g.3gpp.icsi-ref</w:t>
      </w:r>
      <w:r w:rsidRPr="001C0FC4">
        <w:t xml:space="preserve"> media feature tag containing the value of "urn:urn-7:3gpp-service.ims.icsi.mcdata" along with the "require" and "explicit" header field parameters according to IETF RFC 3841 [8];</w:t>
      </w:r>
    </w:p>
    <w:p w14:paraId="682F0A0E" w14:textId="77777777" w:rsidR="005B695B" w:rsidRPr="001C0FC4" w:rsidRDefault="005B695B" w:rsidP="005B695B">
      <w:pPr>
        <w:pStyle w:val="B1"/>
      </w:pPr>
      <w:r w:rsidRPr="001C0FC4">
        <w:t>3)</w:t>
      </w:r>
      <w:r w:rsidRPr="001C0FC4">
        <w:tab/>
        <w:t>may include a P-Preferred-Identity header field in the SIP MESSAGE request containing a public user identity as specified in 3GPP TS 24.229 [5];</w:t>
      </w:r>
    </w:p>
    <w:p w14:paraId="6FA19BAA" w14:textId="77777777" w:rsidR="005B695B" w:rsidRPr="001C0FC4" w:rsidRDefault="005B695B" w:rsidP="005B695B">
      <w:pPr>
        <w:pStyle w:val="B1"/>
      </w:pPr>
      <w:r w:rsidRPr="001C0FC4">
        <w:t>4)</w:t>
      </w:r>
      <w:r w:rsidRPr="001C0FC4">
        <w:tab/>
        <w:t>shall include an application/vnd.3gpp.mcdata-info+xml MIME body with the &lt;mcdatainfo&gt; element containing the &lt;mcdata-Params&gt; element (see clause D.1) with:</w:t>
      </w:r>
    </w:p>
    <w:p w14:paraId="25DDCE22" w14:textId="77777777" w:rsidR="005B695B" w:rsidRPr="001C0FC4" w:rsidRDefault="005B695B" w:rsidP="005B695B">
      <w:pPr>
        <w:pStyle w:val="B2"/>
      </w:pPr>
      <w:r w:rsidRPr="001C0FC4">
        <w:lastRenderedPageBreak/>
        <w:t>a)</w:t>
      </w:r>
      <w:r w:rsidRPr="001C0FC4">
        <w:tab/>
        <w:t>the &lt;mcdata-request-uri&gt; element set to the MCData group identity;</w:t>
      </w:r>
    </w:p>
    <w:p w14:paraId="4939AE1E" w14:textId="77777777" w:rsidR="005B695B" w:rsidRPr="001C0FC4" w:rsidRDefault="005B695B" w:rsidP="005B695B">
      <w:pPr>
        <w:pStyle w:val="B2"/>
      </w:pPr>
      <w:r w:rsidRPr="001C0FC4">
        <w:t>b)</w:t>
      </w:r>
      <w:r w:rsidRPr="001C0FC4">
        <w:tab/>
        <w:t>the &lt;alert-ind&gt; element set to a value of "true";</w:t>
      </w:r>
    </w:p>
    <w:p w14:paraId="44D97E7A" w14:textId="77777777" w:rsidR="005B695B" w:rsidRPr="001C0FC4" w:rsidRDefault="005B695B" w:rsidP="005B695B">
      <w:pPr>
        <w:pStyle w:val="B2"/>
      </w:pPr>
      <w:r w:rsidRPr="001C0FC4">
        <w:t>c)</w:t>
      </w:r>
      <w:r w:rsidRPr="001C0FC4">
        <w:tab/>
        <w:t>the &lt;mcdata-client-id&gt; element set to the MCData client ID of the originating MCData client; and</w:t>
      </w:r>
    </w:p>
    <w:p w14:paraId="66D5F665" w14:textId="77777777" w:rsidR="005B695B" w:rsidRPr="001C0FC4" w:rsidRDefault="005B695B" w:rsidP="005B695B">
      <w:pPr>
        <w:pStyle w:val="B2"/>
      </w:pPr>
      <w:r w:rsidRPr="001C0FC4">
        <w:t>d)</w:t>
      </w:r>
      <w:r w:rsidRPr="001C0FC4">
        <w:tab/>
        <w:t>if the MCData client is aware of active functional aliases and if an active functional alias is to be included in the SIP MESSAGE request, the &lt;functional-alias-URI&gt; element set to the URI of the used functional alias;</w:t>
      </w:r>
    </w:p>
    <w:p w14:paraId="395A65FF" w14:textId="77777777" w:rsidR="005B695B" w:rsidRPr="001C0FC4" w:rsidRDefault="005B695B" w:rsidP="005B695B">
      <w:pPr>
        <w:pStyle w:val="B1"/>
      </w:pPr>
      <w:r w:rsidRPr="001C0FC4">
        <w:t>5)</w:t>
      </w:r>
      <w:r w:rsidRPr="001C0FC4">
        <w:tab/>
        <w:t>shall include an application/vnd.3gpp.</w:t>
      </w:r>
      <w:r w:rsidRPr="001C0FC4">
        <w:rPr>
          <w:lang w:eastAsia="ko-KR"/>
        </w:rPr>
        <w:t>mcdata-</w:t>
      </w:r>
      <w:r w:rsidRPr="001C0FC4">
        <w:t>location-info+xml MIME body with a &lt;Report&gt; element included in the &lt;location-info&gt; root element (see clause D.x);</w:t>
      </w:r>
    </w:p>
    <w:p w14:paraId="5C07B14A" w14:textId="77777777" w:rsidR="005B695B" w:rsidRPr="001C0FC4" w:rsidRDefault="005B695B" w:rsidP="005B695B">
      <w:pPr>
        <w:pStyle w:val="B1"/>
      </w:pPr>
      <w:r w:rsidRPr="001C0FC4">
        <w:t>6)</w:t>
      </w:r>
      <w:r w:rsidRPr="001C0FC4">
        <w:tab/>
        <w:t xml:space="preserve">shall include in the &lt;Report&gt; element the specific location information configured for the MCData emergency alert location trigger; </w:t>
      </w:r>
    </w:p>
    <w:p w14:paraId="2E2952EE" w14:textId="77777777" w:rsidR="005B695B" w:rsidRPr="001C0FC4" w:rsidRDefault="005B695B" w:rsidP="005B695B">
      <w:pPr>
        <w:pStyle w:val="B1"/>
      </w:pPr>
      <w:r w:rsidRPr="001C0FC4">
        <w:rPr>
          <w:lang w:eastAsia="ko-KR"/>
        </w:rPr>
        <w:t>7)</w:t>
      </w:r>
      <w:r w:rsidRPr="001C0FC4">
        <w:rPr>
          <w:lang w:eastAsia="ko-KR"/>
        </w:rPr>
        <w:tab/>
        <w:t>shall set the MCData emergency state if not already set;</w:t>
      </w:r>
      <w:r w:rsidRPr="001C0FC4">
        <w:t xml:space="preserve"> </w:t>
      </w:r>
    </w:p>
    <w:p w14:paraId="025F2F49" w14:textId="77777777" w:rsidR="005B695B" w:rsidRPr="001C0FC4" w:rsidRDefault="005B695B" w:rsidP="005B695B">
      <w:pPr>
        <w:pStyle w:val="B1"/>
        <w:rPr>
          <w:lang w:eastAsia="ko-KR"/>
        </w:rPr>
      </w:pPr>
      <w:r w:rsidRPr="001C0FC4">
        <w:rPr>
          <w:lang w:eastAsia="ko-KR"/>
        </w:rPr>
        <w:t>8)</w:t>
      </w:r>
      <w:r w:rsidRPr="001C0FC4">
        <w:rPr>
          <w:lang w:eastAsia="ko-KR"/>
        </w:rPr>
        <w:tab/>
        <w:t>shall set the MCData emergency alert state to "MDEA 2: emergency-alert-confirm-pending";</w:t>
      </w:r>
    </w:p>
    <w:p w14:paraId="18A5A730" w14:textId="77777777" w:rsidR="005B695B" w:rsidRPr="001C0FC4" w:rsidRDefault="005B695B" w:rsidP="005B695B">
      <w:pPr>
        <w:pStyle w:val="B1"/>
        <w:rPr>
          <w:rFonts w:eastAsia="SimSun"/>
        </w:rPr>
      </w:pPr>
      <w:r w:rsidRPr="001C0FC4">
        <w:rPr>
          <w:lang w:eastAsia="ko-KR"/>
        </w:rPr>
        <w:t>9)</w:t>
      </w:r>
      <w:r w:rsidRPr="001C0FC4">
        <w:rPr>
          <w:lang w:eastAsia="ko-KR"/>
        </w:rPr>
        <w:tab/>
      </w:r>
      <w:r w:rsidRPr="001C0FC4">
        <w:rPr>
          <w:rFonts w:eastAsia="SimSun"/>
        </w:rPr>
        <w:t xml:space="preserve">shall set the Request-URI to the public service identity </w:t>
      </w:r>
      <w:r w:rsidRPr="001C0FC4">
        <w:t>identifying the participating MCData function serving the group identity</w:t>
      </w:r>
      <w:r w:rsidRPr="001C0FC4">
        <w:rPr>
          <w:rFonts w:eastAsia="SimSun"/>
        </w:rPr>
        <w:t>; and</w:t>
      </w:r>
    </w:p>
    <w:p w14:paraId="260BA19A" w14:textId="77777777" w:rsidR="005B695B" w:rsidRPr="001C0FC4" w:rsidRDefault="005B695B" w:rsidP="005B695B">
      <w:pPr>
        <w:pStyle w:val="B1"/>
        <w:rPr>
          <w:lang w:eastAsia="ko-KR"/>
        </w:rPr>
      </w:pPr>
      <w:r w:rsidRPr="001C0FC4">
        <w:rPr>
          <w:lang w:eastAsia="ko-KR"/>
        </w:rPr>
        <w:t>10)</w:t>
      </w:r>
      <w:r w:rsidRPr="001C0FC4">
        <w:rPr>
          <w:lang w:eastAsia="ko-KR"/>
        </w:rPr>
        <w:tab/>
        <w:t xml:space="preserve">shall send the </w:t>
      </w:r>
      <w:r w:rsidRPr="001C0FC4">
        <w:rPr>
          <w:rFonts w:eastAsia="SimSun"/>
        </w:rPr>
        <w:t>SIP MESSAGE request according to rules and procedures of 3GPP </w:t>
      </w:r>
      <w:r w:rsidRPr="001C0FC4">
        <w:t>24.229 [5];</w:t>
      </w:r>
    </w:p>
    <w:p w14:paraId="27434E2A" w14:textId="77777777" w:rsidR="005B695B" w:rsidRPr="001C0FC4" w:rsidRDefault="005B695B" w:rsidP="005B695B">
      <w:pPr>
        <w:rPr>
          <w:lang w:eastAsia="ko-KR"/>
        </w:rPr>
      </w:pPr>
      <w:r w:rsidRPr="001C0FC4">
        <w:t xml:space="preserve">On receiving a SIP 2xx response to the SIP MESSAGE request, the MCData client </w:t>
      </w:r>
      <w:r w:rsidRPr="001C0FC4">
        <w:rPr>
          <w:lang w:eastAsia="ko-KR"/>
        </w:rPr>
        <w:t>shall set the MCData emergency alert state to "MDEA 3: emergency-alert-initiated" and shall give the MCData user an indication of success.</w:t>
      </w:r>
    </w:p>
    <w:p w14:paraId="5C1A6418" w14:textId="77777777" w:rsidR="005B695B" w:rsidRPr="001C0FC4" w:rsidRDefault="005B695B" w:rsidP="005B695B">
      <w:pPr>
        <w:rPr>
          <w:lang w:eastAsia="ko-KR"/>
        </w:rPr>
      </w:pPr>
      <w:r w:rsidRPr="001C0FC4">
        <w:t xml:space="preserve">On receiving a SIP 4xx response a SIP 5xx response or a SIP 6xx response to the SIP MESSAGE request, the MCData client </w:t>
      </w:r>
      <w:r w:rsidRPr="001C0FC4">
        <w:rPr>
          <w:lang w:eastAsia="ko-KR"/>
        </w:rPr>
        <w:t>shall set the MCData emergency alert state to "MDEA 1: no-alert" and shall indicate the failure to the MCData user.</w:t>
      </w:r>
    </w:p>
    <w:p w14:paraId="7B7EC774" w14:textId="77777777" w:rsidR="005B695B" w:rsidRPr="001C0FC4" w:rsidRDefault="005B695B" w:rsidP="005B695B">
      <w:pPr>
        <w:pStyle w:val="NO"/>
        <w:rPr>
          <w:lang w:eastAsia="ko-KR"/>
        </w:rPr>
      </w:pPr>
      <w:r w:rsidRPr="001C0FC4">
        <w:rPr>
          <w:lang w:eastAsia="ko-KR"/>
        </w:rPr>
        <w:t>NOTE:</w:t>
      </w:r>
      <w:r w:rsidRPr="001C0FC4">
        <w:rPr>
          <w:lang w:eastAsia="ko-KR"/>
        </w:rPr>
        <w:tab/>
        <w:t>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and can use manual clearing, as necessary.</w:t>
      </w:r>
    </w:p>
    <w:p w14:paraId="49B6AC12" w14:textId="77777777" w:rsidR="005B695B" w:rsidRPr="001C0FC4" w:rsidRDefault="005B695B" w:rsidP="005B695B">
      <w:r w:rsidRPr="001C0FC4">
        <w:t>[TS 24.282 clause 16.2.1.2]</w:t>
      </w:r>
    </w:p>
    <w:p w14:paraId="7FF3FCFC" w14:textId="77777777" w:rsidR="005B695B" w:rsidRPr="001C0FC4" w:rsidRDefault="005B695B" w:rsidP="005B695B">
      <w:r w:rsidRPr="001C0FC4">
        <w:t xml:space="preserve">Upon receiving a request from the MCData user to send an MCData emergency alert cancellation, the MCData client shall determine whether or not it is authorised to cancel an emergency alert, as follows: </w:t>
      </w:r>
    </w:p>
    <w:p w14:paraId="4E3D5691" w14:textId="77777777" w:rsidR="005B695B" w:rsidRPr="001C0FC4" w:rsidRDefault="005B695B" w:rsidP="005B695B">
      <w:pPr>
        <w:pStyle w:val="B1"/>
      </w:pPr>
      <w:r w:rsidRPr="001C0FC4">
        <w:t>1)</w:t>
      </w:r>
      <w:r w:rsidRPr="001C0FC4">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1C0FC4">
        <w:rPr>
          <w:lang w:eastAsia="ko-KR"/>
        </w:rPr>
        <w:t>ruleset&gt;</w:t>
      </w:r>
      <w:r w:rsidRPr="001C0FC4">
        <w:t xml:space="preserve"> element of the MCData user profile document identified by the MCData ID and profile index associated with MCData user (see 3GPP TS 24.484 [12]) is present and is set to a value of "true"; and</w:t>
      </w:r>
    </w:p>
    <w:p w14:paraId="222EDECE" w14:textId="77777777" w:rsidR="005B695B" w:rsidRPr="001C0FC4" w:rsidRDefault="005B695B" w:rsidP="005B695B">
      <w:pPr>
        <w:pStyle w:val="B1"/>
      </w:pPr>
      <w:r w:rsidRPr="001C0FC4">
        <w:t>2)</w:t>
      </w:r>
      <w:r w:rsidRPr="001C0FC4">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1C0FC4">
        <w:rPr>
          <w:lang w:eastAsia="ko-KR"/>
        </w:rPr>
        <w:t>ruleset&gt;</w:t>
      </w:r>
      <w:r w:rsidRPr="001C0FC4">
        <w:t xml:space="preserve"> element of the MCData user profile document identified by the MCData ID and profile index associated with MCData user (see 3GPP TS 24.484 [12]) is present and is set to a value of "true".</w:t>
      </w:r>
    </w:p>
    <w:p w14:paraId="7B264E6A" w14:textId="77777777" w:rsidR="005B695B" w:rsidRPr="001C0FC4" w:rsidRDefault="005B695B" w:rsidP="005B695B">
      <w:pPr>
        <w:rPr>
          <w:lang w:eastAsia="ko-KR"/>
        </w:rPr>
      </w:pPr>
      <w:r w:rsidRPr="001C0FC4">
        <w:rPr>
          <w:lang w:eastAsia="ko-KR"/>
        </w:rPr>
        <w:t xml:space="preserve">If the </w:t>
      </w:r>
      <w:r w:rsidRPr="001C0FC4">
        <w:t xml:space="preserve">MCData emergency cancellation </w:t>
      </w:r>
      <w:r w:rsidRPr="001C0FC4">
        <w:rPr>
          <w:lang w:eastAsia="ko-KR"/>
        </w:rPr>
        <w:t>request is not considered authorised, the MCData client shall indicate this fact to the requesting MCData user and shall terminate this procedure.</w:t>
      </w:r>
    </w:p>
    <w:p w14:paraId="079B2096" w14:textId="77777777" w:rsidR="005B695B" w:rsidRPr="001C0FC4" w:rsidRDefault="005B695B" w:rsidP="005B695B">
      <w:r w:rsidRPr="001C0FC4">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653DD981" w14:textId="77777777" w:rsidR="005B695B" w:rsidRPr="001C0FC4" w:rsidRDefault="005B695B" w:rsidP="005B695B">
      <w:r w:rsidRPr="001C0FC4">
        <w:t xml:space="preserve">The MCData client shall </w:t>
      </w:r>
      <w:r w:rsidRPr="001C0FC4">
        <w:rPr>
          <w:rFonts w:eastAsia="SimSun"/>
        </w:rPr>
        <w:t xml:space="preserve">generate a SIP MESSAGE out-of dialog request in accordance with 3GPP TS 24.229 [5] and </w:t>
      </w:r>
      <w:r w:rsidRPr="001C0FC4">
        <w:rPr>
          <w:lang w:eastAsia="ko-KR"/>
        </w:rPr>
        <w:t xml:space="preserve">IETF RFC 3428 [6] </w:t>
      </w:r>
      <w:r w:rsidRPr="001C0FC4">
        <w:t>and:</w:t>
      </w:r>
    </w:p>
    <w:p w14:paraId="10CE20DA" w14:textId="77777777" w:rsidR="005B695B" w:rsidRPr="001C0FC4" w:rsidRDefault="005B695B" w:rsidP="005B695B">
      <w:pPr>
        <w:pStyle w:val="B1"/>
      </w:pPr>
      <w:r w:rsidRPr="001C0FC4">
        <w:lastRenderedPageBreak/>
        <w:t>1)</w:t>
      </w:r>
      <w:r w:rsidRPr="001C0FC4">
        <w:tab/>
        <w:t>shall include the ICSI value "urn:urn-7:3gpp-service.ims.icsi.mcdata"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RFC 6050 [7]</w:t>
      </w:r>
      <w:r w:rsidRPr="001C0FC4">
        <w:t>;</w:t>
      </w:r>
    </w:p>
    <w:p w14:paraId="4ECF0FC1" w14:textId="77777777" w:rsidR="005B695B" w:rsidRPr="001C0FC4" w:rsidRDefault="005B695B" w:rsidP="005B695B">
      <w:pPr>
        <w:pStyle w:val="B1"/>
      </w:pPr>
      <w:r w:rsidRPr="001C0FC4">
        <w:t>2)</w:t>
      </w:r>
      <w:r w:rsidRPr="001C0FC4">
        <w:tab/>
        <w:t xml:space="preserve">shall include an Accept-Contact header field with the </w:t>
      </w:r>
      <w:r w:rsidRPr="001C0FC4">
        <w:rPr>
          <w:rFonts w:eastAsia="SimSun"/>
          <w:lang w:eastAsia="zh-CN"/>
        </w:rPr>
        <w:t>g.3gpp.icsi-ref</w:t>
      </w:r>
      <w:r w:rsidRPr="001C0FC4">
        <w:t xml:space="preserve"> media feature tag containing the value of "urn:urn-7:3gpp-service.ims.icsi.mcdata" along with the "require" and "explicit" header field parameters according to IETF RFC 3841 [8];</w:t>
      </w:r>
    </w:p>
    <w:p w14:paraId="789C40AB" w14:textId="77777777" w:rsidR="005B695B" w:rsidRPr="001C0FC4" w:rsidRDefault="005B695B" w:rsidP="005B695B">
      <w:pPr>
        <w:pStyle w:val="B1"/>
      </w:pPr>
      <w:r w:rsidRPr="001C0FC4">
        <w:t>3)</w:t>
      </w:r>
      <w:r w:rsidRPr="001C0FC4">
        <w:tab/>
        <w:t>may include a P-Preferred-Identity header field containing a public user identity as specified in 3GPP TS 24.229 [5];</w:t>
      </w:r>
    </w:p>
    <w:p w14:paraId="1D69CCFF" w14:textId="77777777" w:rsidR="005B695B" w:rsidRPr="001C0FC4" w:rsidRDefault="005B695B" w:rsidP="005B695B">
      <w:pPr>
        <w:pStyle w:val="B1"/>
      </w:pPr>
      <w:r w:rsidRPr="001C0FC4">
        <w:t>4)</w:t>
      </w:r>
      <w:r w:rsidRPr="001C0FC4">
        <w:tab/>
        <w:t>if the MCData emergency alert was originated by this MCData user, shall include an application/vnd.3gpp.mcdata-info+xml MIME body with the &lt;mcdatainfo&gt; element containing the &lt;mcdata-Params&gt; element (see clause D.1) with:</w:t>
      </w:r>
    </w:p>
    <w:p w14:paraId="7EEA0343" w14:textId="77777777" w:rsidR="005B695B" w:rsidRPr="001C0FC4" w:rsidRDefault="005B695B" w:rsidP="005B695B">
      <w:pPr>
        <w:pStyle w:val="B2"/>
      </w:pPr>
      <w:r w:rsidRPr="001C0FC4">
        <w:t>a)</w:t>
      </w:r>
      <w:r w:rsidRPr="001C0FC4">
        <w:tab/>
        <w:t>the &lt;mcdata-request-uri&gt; element set to the MCData group identity;</w:t>
      </w:r>
    </w:p>
    <w:p w14:paraId="728C1D1E" w14:textId="77777777" w:rsidR="005B695B" w:rsidRPr="001C0FC4" w:rsidRDefault="005B695B" w:rsidP="005B695B">
      <w:pPr>
        <w:pStyle w:val="B2"/>
      </w:pPr>
      <w:r w:rsidRPr="001C0FC4">
        <w:t>b)</w:t>
      </w:r>
      <w:r w:rsidRPr="001C0FC4">
        <w:tab/>
        <w:t>the &lt;alert-ind&gt; element set to a value of "false";</w:t>
      </w:r>
    </w:p>
    <w:p w14:paraId="04460ACD" w14:textId="77777777" w:rsidR="005B695B" w:rsidRPr="001C0FC4" w:rsidRDefault="005B695B" w:rsidP="005B695B">
      <w:pPr>
        <w:pStyle w:val="B2"/>
      </w:pPr>
      <w:r w:rsidRPr="001C0FC4">
        <w:t>c)</w:t>
      </w:r>
      <w:r w:rsidRPr="001C0FC4">
        <w:tab/>
        <w:t>the &lt;mcdata-client-id&gt; element set to the MCData client ID of this MCData client; and</w:t>
      </w:r>
    </w:p>
    <w:p w14:paraId="0E191A8A" w14:textId="77777777" w:rsidR="005B695B" w:rsidRPr="001C0FC4" w:rsidRDefault="005B695B" w:rsidP="005B695B">
      <w:pPr>
        <w:pStyle w:val="B2"/>
      </w:pPr>
      <w:r w:rsidRPr="001C0FC4">
        <w:t>d)</w:t>
      </w:r>
      <w:r w:rsidRPr="001C0FC4">
        <w:tab/>
        <w:t>if the MCData client is aware of active functional aliases and if an active functional alias is to be included in the SIP MESSAGE request, the &lt;functional-alias-URI&gt; element set to the URI of the used functional alias;</w:t>
      </w:r>
    </w:p>
    <w:p w14:paraId="741BDF38" w14:textId="77777777" w:rsidR="005B695B" w:rsidRPr="001C0FC4" w:rsidRDefault="005B695B" w:rsidP="005B695B">
      <w:pPr>
        <w:pStyle w:val="B1"/>
      </w:pPr>
      <w:r w:rsidRPr="001C0FC4">
        <w:t>5)</w:t>
      </w:r>
      <w:r w:rsidRPr="001C0FC4">
        <w:tab/>
        <w:t>if the MCData emergency alert was originated by a different MCData user, shall include an application/vnd.3gpp.mcdata-info+xml MIME body with the &lt;mcdatainfo&gt; element containing the &lt;mcdata-Params&gt; element (see clause D.1) with:</w:t>
      </w:r>
    </w:p>
    <w:p w14:paraId="6C4F654C" w14:textId="77777777" w:rsidR="005B695B" w:rsidRPr="001C0FC4" w:rsidRDefault="005B695B" w:rsidP="005B695B">
      <w:pPr>
        <w:pStyle w:val="B2"/>
      </w:pPr>
      <w:r w:rsidRPr="001C0FC4">
        <w:t>a)</w:t>
      </w:r>
      <w:r w:rsidRPr="001C0FC4">
        <w:tab/>
        <w:t>the &lt;mcdata-request-uri&gt; element set to the MCData group identity;</w:t>
      </w:r>
    </w:p>
    <w:p w14:paraId="3CEDFB7D" w14:textId="77777777" w:rsidR="005B695B" w:rsidRPr="001C0FC4" w:rsidRDefault="005B695B" w:rsidP="005B695B">
      <w:pPr>
        <w:pStyle w:val="B2"/>
      </w:pPr>
      <w:r w:rsidRPr="001C0FC4">
        <w:t>b)</w:t>
      </w:r>
      <w:r w:rsidRPr="001C0FC4">
        <w:tab/>
        <w:t>the &lt;alert-ind&gt; element set to a value of "false";</w:t>
      </w:r>
    </w:p>
    <w:p w14:paraId="10D5AD06" w14:textId="77777777" w:rsidR="005B695B" w:rsidRPr="001C0FC4" w:rsidRDefault="005B695B" w:rsidP="005B695B">
      <w:pPr>
        <w:pStyle w:val="B2"/>
      </w:pPr>
      <w:r w:rsidRPr="001C0FC4">
        <w:t>c)</w:t>
      </w:r>
      <w:r w:rsidRPr="001C0FC4">
        <w:tab/>
        <w:t>the &lt;originated-by&gt; element set to the MCData ID of the MCData user who originated the MCData emergency alert; and</w:t>
      </w:r>
    </w:p>
    <w:p w14:paraId="705B8503" w14:textId="77777777" w:rsidR="005B695B" w:rsidRPr="001C0FC4" w:rsidRDefault="005B695B" w:rsidP="005B695B">
      <w:pPr>
        <w:pStyle w:val="B2"/>
      </w:pPr>
      <w:r w:rsidRPr="001C0FC4">
        <w:t>d)</w:t>
      </w:r>
      <w:r w:rsidRPr="001C0FC4">
        <w:tab/>
        <w:t>if the MCData client is aware of active functional aliases, and an active functional alias is to be included in the SIP MESSAGE request, the &lt;functional-alias-URI&gt; set to the URI of the used functional alias;</w:t>
      </w:r>
    </w:p>
    <w:p w14:paraId="020AA906" w14:textId="77777777" w:rsidR="005B695B" w:rsidRPr="001C0FC4" w:rsidRDefault="005B695B" w:rsidP="005B695B">
      <w:pPr>
        <w:pStyle w:val="B1"/>
        <w:rPr>
          <w:rFonts w:eastAsia="SimSun"/>
        </w:rPr>
      </w:pPr>
      <w:r w:rsidRPr="001C0FC4">
        <w:rPr>
          <w:lang w:eastAsia="ko-KR"/>
        </w:rPr>
        <w:t>6)</w:t>
      </w:r>
      <w:r w:rsidRPr="001C0FC4">
        <w:rPr>
          <w:lang w:eastAsia="ko-KR"/>
        </w:rPr>
        <w:tab/>
      </w:r>
      <w:r w:rsidRPr="001C0FC4">
        <w:rPr>
          <w:rFonts w:eastAsia="SimSun"/>
        </w:rPr>
        <w:t xml:space="preserve">shall set the Request-URI to the public service identity </w:t>
      </w:r>
      <w:r w:rsidRPr="001C0FC4">
        <w:t>identifying the participating MCData function serving the group identity</w:t>
      </w:r>
      <w:r w:rsidRPr="001C0FC4">
        <w:rPr>
          <w:rFonts w:eastAsia="SimSun"/>
        </w:rPr>
        <w:t xml:space="preserve">; </w:t>
      </w:r>
    </w:p>
    <w:p w14:paraId="6E02F211" w14:textId="77777777" w:rsidR="005B695B" w:rsidRPr="001C0FC4" w:rsidRDefault="005B695B" w:rsidP="005B695B">
      <w:pPr>
        <w:pStyle w:val="B1"/>
        <w:rPr>
          <w:rFonts w:eastAsia="SimSun"/>
        </w:rPr>
      </w:pPr>
      <w:r w:rsidRPr="001C0FC4">
        <w:rPr>
          <w:rFonts w:eastAsia="SimSun"/>
        </w:rPr>
        <w:t>7)</w:t>
      </w:r>
      <w:r w:rsidRPr="001C0FC4">
        <w:rPr>
          <w:rFonts w:eastAsia="SimSun"/>
        </w:rPr>
        <w:tab/>
        <w:t xml:space="preserve">if </w:t>
      </w:r>
      <w:r w:rsidRPr="001C0FC4">
        <w:t>the generated SIP MESSAGE request does not contain an &lt;originated-by&gt; element in the application/vnd.3gpp.MCData-info+xml MIME body</w:t>
      </w:r>
      <w:r w:rsidRPr="001C0FC4">
        <w:rPr>
          <w:rFonts w:eastAsia="SimSun"/>
        </w:rPr>
        <w:t xml:space="preserve">, shall set the </w:t>
      </w:r>
      <w:r w:rsidRPr="001C0FC4">
        <w:t>MCData emergency alert state</w:t>
      </w:r>
      <w:r w:rsidRPr="001C0FC4">
        <w:rPr>
          <w:rFonts w:eastAsia="SimSun"/>
        </w:rPr>
        <w:t xml:space="preserve"> </w:t>
      </w:r>
      <w:r w:rsidRPr="001C0FC4">
        <w:t>to "MDEA 4: emergency-alert-cancel-pending"; and</w:t>
      </w:r>
    </w:p>
    <w:p w14:paraId="020D5A70" w14:textId="77777777" w:rsidR="005B695B" w:rsidRPr="001C0FC4" w:rsidRDefault="005B695B" w:rsidP="005B695B">
      <w:pPr>
        <w:pStyle w:val="B1"/>
        <w:rPr>
          <w:rFonts w:eastAsia="SimSun"/>
        </w:rPr>
      </w:pPr>
      <w:r w:rsidRPr="001C0FC4">
        <w:rPr>
          <w:lang w:eastAsia="ko-KR"/>
        </w:rPr>
        <w:t>8)</w:t>
      </w:r>
      <w:r w:rsidRPr="001C0FC4">
        <w:rPr>
          <w:lang w:eastAsia="ko-KR"/>
        </w:rPr>
        <w:tab/>
        <w:t xml:space="preserve">shall send the </w:t>
      </w:r>
      <w:r w:rsidRPr="001C0FC4">
        <w:rPr>
          <w:rFonts w:eastAsia="SimSun"/>
        </w:rPr>
        <w:t>SIP MESSAGE request according to rules and procedures of 3GPP TS 24.229 [5].</w:t>
      </w:r>
    </w:p>
    <w:p w14:paraId="5553203A" w14:textId="77777777" w:rsidR="005B695B" w:rsidRPr="001C0FC4" w:rsidRDefault="005B695B" w:rsidP="005B695B">
      <w:r w:rsidRPr="001C0FC4">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71082AFC" w14:textId="77777777" w:rsidR="005B695B" w:rsidRPr="001C0FC4" w:rsidRDefault="005B695B" w:rsidP="005B695B">
      <w:pPr>
        <w:pStyle w:val="B1"/>
      </w:pPr>
      <w:r w:rsidRPr="001C0FC4">
        <w:t>1)</w:t>
      </w:r>
      <w:r w:rsidRPr="001C0FC4">
        <w:tab/>
        <w:t>if the &lt;alert-ind&gt; element in the application/vnd.3gpp.mcdata-info+xml MIME body of the received SIP MESSAGE request is set to a value of "false":</w:t>
      </w:r>
    </w:p>
    <w:p w14:paraId="6165F530" w14:textId="77777777" w:rsidR="005B695B" w:rsidRPr="001C0FC4" w:rsidRDefault="005B695B" w:rsidP="005B695B">
      <w:pPr>
        <w:pStyle w:val="B2"/>
      </w:pPr>
      <w:r w:rsidRPr="001C0FC4">
        <w:t>a)</w:t>
      </w:r>
      <w:r w:rsidRPr="001C0FC4">
        <w:tab/>
        <w:t>set the MCData emergency alert state to "MDEA 1: no-alert"; and</w:t>
      </w:r>
    </w:p>
    <w:p w14:paraId="1F7C2528" w14:textId="77777777" w:rsidR="005B695B" w:rsidRPr="001C0FC4" w:rsidRDefault="005B695B" w:rsidP="005B695B">
      <w:pPr>
        <w:pStyle w:val="B2"/>
        <w:rPr>
          <w:lang w:eastAsia="ko-KR"/>
        </w:rPr>
      </w:pPr>
      <w:r w:rsidRPr="001C0FC4">
        <w:t>b)</w:t>
      </w:r>
      <w:r w:rsidRPr="001C0FC4">
        <w:tab/>
      </w:r>
      <w:r w:rsidRPr="001C0FC4">
        <w:rPr>
          <w:lang w:eastAsia="ko-KR"/>
        </w:rPr>
        <w:t xml:space="preserve">clear the MCData emergency state if not </w:t>
      </w:r>
      <w:r w:rsidRPr="001C0FC4">
        <w:t>already</w:t>
      </w:r>
      <w:r w:rsidRPr="001C0FC4">
        <w:rPr>
          <w:lang w:eastAsia="ko-KR"/>
        </w:rPr>
        <w:t xml:space="preserve"> cleared; and </w:t>
      </w:r>
    </w:p>
    <w:p w14:paraId="78AA2687" w14:textId="77777777" w:rsidR="005B695B" w:rsidRPr="001C0FC4" w:rsidRDefault="005B695B" w:rsidP="005B695B">
      <w:pPr>
        <w:pStyle w:val="B1"/>
      </w:pPr>
      <w:r w:rsidRPr="001C0FC4">
        <w:t>2)</w:t>
      </w:r>
      <w:r w:rsidRPr="001C0FC4">
        <w:tab/>
        <w:t>if the &lt;alert-ind&gt; element in the application/vnd.3gpp.mcdata-info+xml MIME body of the received SIP MESSAGE request is set to a value of "true" and if the MCData emergency alert state is set to "MDEA 4: emergency-alert-cancel-pending":</w:t>
      </w:r>
    </w:p>
    <w:p w14:paraId="3294EF52" w14:textId="77777777" w:rsidR="005B695B" w:rsidRPr="001C0FC4" w:rsidRDefault="005B695B" w:rsidP="005B695B">
      <w:pPr>
        <w:pStyle w:val="B2"/>
      </w:pPr>
      <w:r w:rsidRPr="001C0FC4">
        <w:t>a)</w:t>
      </w:r>
      <w:r w:rsidRPr="001C0FC4">
        <w:tab/>
        <w:t>set the MCData emergency alert state to "MDEA 1: no-alert".</w:t>
      </w:r>
    </w:p>
    <w:p w14:paraId="16ADF462" w14:textId="77777777" w:rsidR="005B695B" w:rsidRPr="001C0FC4" w:rsidRDefault="005B695B" w:rsidP="005B695B">
      <w:pPr>
        <w:pStyle w:val="NO"/>
      </w:pPr>
      <w:r w:rsidRPr="001C0FC4">
        <w:lastRenderedPageBreak/>
        <w:t>NOTE:</w:t>
      </w:r>
      <w:r w:rsidRPr="001C0FC4">
        <w:tab/>
        <w:t xml:space="preserve">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 </w:t>
      </w:r>
    </w:p>
    <w:p w14:paraId="2A85140B" w14:textId="77777777" w:rsidR="005B695B" w:rsidRPr="001C0FC4" w:rsidRDefault="005B695B" w:rsidP="005B695B">
      <w:r w:rsidRPr="001C0FC4">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E5EA590" w14:textId="77777777" w:rsidR="005B695B" w:rsidRPr="001C0FC4" w:rsidRDefault="005B695B" w:rsidP="005B695B">
      <w:pPr>
        <w:pStyle w:val="B1"/>
      </w:pPr>
      <w:r w:rsidRPr="001C0FC4">
        <w:t>1)</w:t>
      </w:r>
      <w:r w:rsidRPr="001C0FC4">
        <w:tab/>
        <w:t>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clause D.1), the MCData client shall set the MCData emergency alert state to "MDEA 3: emergency-alert-initiated".</w:t>
      </w:r>
    </w:p>
    <w:p w14:paraId="20026EAA" w14:textId="77777777" w:rsidR="005B695B" w:rsidRPr="001C0FC4" w:rsidRDefault="005B695B" w:rsidP="005B695B">
      <w:pPr>
        <w:pStyle w:val="H6"/>
      </w:pPr>
      <w:r w:rsidRPr="001C0FC4">
        <w:t>6.4.1.3</w:t>
      </w:r>
      <w:r w:rsidRPr="001C0FC4">
        <w:tab/>
        <w:t>Test description</w:t>
      </w:r>
    </w:p>
    <w:p w14:paraId="185C3212" w14:textId="77777777" w:rsidR="005B695B" w:rsidRPr="001C0FC4" w:rsidRDefault="005B695B" w:rsidP="005B695B">
      <w:pPr>
        <w:pStyle w:val="H6"/>
      </w:pPr>
      <w:r w:rsidRPr="001C0FC4">
        <w:t>6.4.1.3.1</w:t>
      </w:r>
      <w:r w:rsidRPr="001C0FC4">
        <w:tab/>
        <w:t>Pre-test conditions</w:t>
      </w:r>
    </w:p>
    <w:p w14:paraId="23F9ACDD" w14:textId="77777777" w:rsidR="005B695B" w:rsidRDefault="005B695B" w:rsidP="005B695B">
      <w:pPr>
        <w:pStyle w:val="H6"/>
      </w:pPr>
      <w:r w:rsidRPr="00102CE5">
        <w:t>Test configuration</w:t>
      </w:r>
      <w:r>
        <w:t>:</w:t>
      </w:r>
    </w:p>
    <w:p w14:paraId="3C696956" w14:textId="77777777" w:rsidR="005B695B" w:rsidRDefault="005B695B" w:rsidP="005B695B">
      <w:pPr>
        <w:pStyle w:val="B1"/>
      </w:pPr>
      <w:r>
        <w:t>-</w:t>
      </w:r>
      <w:r>
        <w:tab/>
        <w:t>Single cell configuration according to TS 37.579-1 [2] clause 5.2.2.2.1.</w:t>
      </w:r>
    </w:p>
    <w:p w14:paraId="32FAD3EC" w14:textId="77777777" w:rsidR="005B695B" w:rsidRDefault="005B695B" w:rsidP="005B695B">
      <w:pPr>
        <w:pStyle w:val="H6"/>
      </w:pPr>
      <w:r>
        <w:t>Preamble:</w:t>
      </w:r>
    </w:p>
    <w:p w14:paraId="5BA0C9BE" w14:textId="77777777" w:rsidR="005B695B" w:rsidRDefault="005B695B" w:rsidP="005B695B">
      <w:pPr>
        <w:pStyle w:val="B1"/>
      </w:pPr>
      <w:r>
        <w:t>-</w:t>
      </w:r>
      <w:r>
        <w:tab/>
        <w:t>The UE has performed procedure 'Initial registration' as described in TS 37.579-1 [2] clause 5.4.2.</w:t>
      </w:r>
    </w:p>
    <w:p w14:paraId="42686307" w14:textId="77777777" w:rsidR="005B695B" w:rsidRDefault="005B695B" w:rsidP="005B695B">
      <w:pPr>
        <w:pStyle w:val="B1"/>
      </w:pPr>
      <w:r>
        <w:t>-</w:t>
      </w:r>
      <w:r>
        <w:tab/>
      </w:r>
      <w:r w:rsidRPr="000573F5">
        <w:t>UE States at the end of the preamble</w:t>
      </w:r>
      <w:r>
        <w:t>:</w:t>
      </w:r>
    </w:p>
    <w:p w14:paraId="39ABD7B0" w14:textId="77777777" w:rsidR="005B695B" w:rsidRDefault="005B695B" w:rsidP="005B695B">
      <w:pPr>
        <w:pStyle w:val="B1"/>
        <w:ind w:left="852"/>
      </w:pPr>
      <w:r>
        <w:t>-</w:t>
      </w:r>
      <w:r>
        <w:tab/>
        <w:t>The UE is in RRC_IDLE state.</w:t>
      </w:r>
    </w:p>
    <w:p w14:paraId="107E541B" w14:textId="77777777" w:rsidR="005B695B" w:rsidRDefault="005B695B" w:rsidP="005B695B">
      <w:pPr>
        <w:pStyle w:val="B1"/>
        <w:ind w:left="852"/>
      </w:pPr>
      <w:r>
        <w:t>-</w:t>
      </w:r>
      <w:r>
        <w:tab/>
        <w:t>The client is registered for MCData.</w:t>
      </w:r>
    </w:p>
    <w:p w14:paraId="596D4921" w14:textId="77777777" w:rsidR="005B695B" w:rsidRPr="001C0FC4" w:rsidRDefault="005B695B" w:rsidP="005B695B">
      <w:pPr>
        <w:pStyle w:val="H6"/>
      </w:pPr>
      <w:r w:rsidRPr="001C0FC4">
        <w:t>6.4.1.3.2</w:t>
      </w:r>
      <w:r w:rsidRPr="001C0FC4">
        <w:tab/>
        <w:t>Test procedure sequence</w:t>
      </w:r>
    </w:p>
    <w:p w14:paraId="509B4F1A" w14:textId="77777777" w:rsidR="005B695B" w:rsidRPr="001C0FC4" w:rsidRDefault="005B695B" w:rsidP="005B695B">
      <w:pPr>
        <w:pStyle w:val="TH"/>
      </w:pPr>
      <w:r w:rsidRPr="001C0FC4">
        <w:t>Table 6.4.1.3.2-1: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B695B" w:rsidRPr="001C0FC4" w14:paraId="2289A0CF" w14:textId="77777777" w:rsidTr="005B159F">
        <w:tc>
          <w:tcPr>
            <w:tcW w:w="649" w:type="dxa"/>
            <w:tcBorders>
              <w:top w:val="single" w:sz="4" w:space="0" w:color="auto"/>
              <w:left w:val="single" w:sz="4" w:space="0" w:color="auto"/>
              <w:bottom w:val="nil"/>
              <w:right w:val="single" w:sz="4" w:space="0" w:color="auto"/>
            </w:tcBorders>
            <w:hideMark/>
          </w:tcPr>
          <w:p w14:paraId="713689A9" w14:textId="77777777" w:rsidR="005B695B" w:rsidRPr="001C0FC4" w:rsidRDefault="005B695B" w:rsidP="005B159F">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544C03D7" w14:textId="77777777" w:rsidR="005B695B" w:rsidRPr="001C0FC4" w:rsidRDefault="005B695B" w:rsidP="005B159F">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33C3B3B" w14:textId="77777777" w:rsidR="005B695B" w:rsidRPr="001C0FC4" w:rsidRDefault="005B695B" w:rsidP="005B159F">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38B8FE08" w14:textId="77777777" w:rsidR="005B695B" w:rsidRPr="001C0FC4" w:rsidRDefault="005B695B" w:rsidP="005B159F">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2BF64A35" w14:textId="77777777" w:rsidR="005B695B" w:rsidRPr="001C0FC4" w:rsidRDefault="005B695B" w:rsidP="005B159F">
            <w:pPr>
              <w:pStyle w:val="TAH"/>
            </w:pPr>
            <w:r w:rsidRPr="001C0FC4">
              <w:t>Verdict</w:t>
            </w:r>
          </w:p>
        </w:tc>
      </w:tr>
      <w:tr w:rsidR="005B695B" w:rsidRPr="001C0FC4" w14:paraId="799B00FC" w14:textId="77777777" w:rsidTr="005B159F">
        <w:tc>
          <w:tcPr>
            <w:tcW w:w="649" w:type="dxa"/>
            <w:tcBorders>
              <w:top w:val="nil"/>
              <w:left w:val="single" w:sz="4" w:space="0" w:color="auto"/>
              <w:bottom w:val="single" w:sz="4" w:space="0" w:color="auto"/>
              <w:right w:val="single" w:sz="4" w:space="0" w:color="auto"/>
            </w:tcBorders>
          </w:tcPr>
          <w:p w14:paraId="14EAD89A" w14:textId="77777777" w:rsidR="005B695B" w:rsidRPr="001C0FC4" w:rsidRDefault="005B695B" w:rsidP="005B159F">
            <w:pPr>
              <w:pStyle w:val="TAH"/>
            </w:pPr>
          </w:p>
        </w:tc>
        <w:tc>
          <w:tcPr>
            <w:tcW w:w="3970" w:type="dxa"/>
            <w:tcBorders>
              <w:top w:val="nil"/>
              <w:left w:val="single" w:sz="4" w:space="0" w:color="auto"/>
              <w:bottom w:val="single" w:sz="4" w:space="0" w:color="auto"/>
              <w:right w:val="single" w:sz="4" w:space="0" w:color="auto"/>
            </w:tcBorders>
          </w:tcPr>
          <w:p w14:paraId="108456A7" w14:textId="77777777" w:rsidR="005B695B" w:rsidRPr="001C0FC4" w:rsidRDefault="005B695B" w:rsidP="005B159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FFCFBD1" w14:textId="77777777" w:rsidR="005B695B" w:rsidRPr="001C0FC4" w:rsidRDefault="005B695B" w:rsidP="005B159F">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67554EC6" w14:textId="77777777" w:rsidR="005B695B" w:rsidRPr="001C0FC4" w:rsidRDefault="005B695B" w:rsidP="005B159F">
            <w:pPr>
              <w:pStyle w:val="TAH"/>
            </w:pPr>
            <w:r w:rsidRPr="001C0FC4">
              <w:t>Message</w:t>
            </w:r>
          </w:p>
        </w:tc>
        <w:tc>
          <w:tcPr>
            <w:tcW w:w="567" w:type="dxa"/>
            <w:tcBorders>
              <w:top w:val="nil"/>
              <w:left w:val="single" w:sz="4" w:space="0" w:color="auto"/>
              <w:bottom w:val="single" w:sz="4" w:space="0" w:color="auto"/>
              <w:right w:val="single" w:sz="4" w:space="0" w:color="auto"/>
            </w:tcBorders>
          </w:tcPr>
          <w:p w14:paraId="4EBBF791" w14:textId="77777777" w:rsidR="005B695B" w:rsidRPr="001C0FC4" w:rsidRDefault="005B695B" w:rsidP="005B159F">
            <w:pPr>
              <w:pStyle w:val="TAH"/>
            </w:pPr>
          </w:p>
        </w:tc>
        <w:tc>
          <w:tcPr>
            <w:tcW w:w="892" w:type="dxa"/>
            <w:tcBorders>
              <w:top w:val="nil"/>
              <w:left w:val="single" w:sz="4" w:space="0" w:color="auto"/>
              <w:bottom w:val="single" w:sz="4" w:space="0" w:color="auto"/>
              <w:right w:val="single" w:sz="4" w:space="0" w:color="auto"/>
            </w:tcBorders>
          </w:tcPr>
          <w:p w14:paraId="1C155643" w14:textId="77777777" w:rsidR="005B695B" w:rsidRPr="001C0FC4" w:rsidRDefault="005B695B" w:rsidP="005B159F">
            <w:pPr>
              <w:pStyle w:val="TAH"/>
            </w:pPr>
          </w:p>
        </w:tc>
      </w:tr>
      <w:tr w:rsidR="005B695B" w:rsidRPr="001C0FC4" w14:paraId="7D91C497" w14:textId="77777777" w:rsidTr="005B159F">
        <w:tc>
          <w:tcPr>
            <w:tcW w:w="649" w:type="dxa"/>
            <w:tcBorders>
              <w:top w:val="single" w:sz="4" w:space="0" w:color="auto"/>
              <w:left w:val="single" w:sz="4" w:space="0" w:color="auto"/>
              <w:bottom w:val="single" w:sz="4" w:space="0" w:color="auto"/>
              <w:right w:val="single" w:sz="4" w:space="0" w:color="auto"/>
            </w:tcBorders>
            <w:hideMark/>
          </w:tcPr>
          <w:p w14:paraId="4A81A9AC" w14:textId="77777777" w:rsidR="005B695B" w:rsidRPr="001C0FC4" w:rsidRDefault="005B695B" w:rsidP="005B159F">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6B571B80" w14:textId="77777777" w:rsidR="005B695B" w:rsidRPr="001C0FC4" w:rsidRDefault="005B695B" w:rsidP="005B159F">
            <w:pPr>
              <w:pStyle w:val="TAL"/>
            </w:pPr>
            <w:r w:rsidRPr="001C0FC4">
              <w:t>Make the UE (MCData Client) send an emergency alert.</w:t>
            </w:r>
          </w:p>
          <w:p w14:paraId="07C6EC8C" w14:textId="77777777" w:rsidR="005B695B" w:rsidRPr="001C0FC4" w:rsidRDefault="005B695B" w:rsidP="005B159F">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756D71D3" w14:textId="77777777" w:rsidR="005B695B" w:rsidRPr="001C0FC4" w:rsidRDefault="005B695B" w:rsidP="005B159F">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2B4A9FC" w14:textId="77777777" w:rsidR="005B695B" w:rsidRPr="001C0FC4" w:rsidRDefault="005B695B" w:rsidP="005B159F">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67E9E59C" w14:textId="77777777" w:rsidR="005B695B" w:rsidRPr="001C0FC4" w:rsidRDefault="005B695B" w:rsidP="005B159F">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131A934E" w14:textId="77777777" w:rsidR="005B695B" w:rsidRPr="001C0FC4" w:rsidRDefault="005B695B" w:rsidP="005B159F">
            <w:pPr>
              <w:pStyle w:val="TAC"/>
            </w:pPr>
            <w:r w:rsidRPr="001C0FC4">
              <w:t>-</w:t>
            </w:r>
          </w:p>
        </w:tc>
      </w:tr>
      <w:tr w:rsidR="005B695B" w:rsidRPr="001C0FC4" w14:paraId="4ECD32C2" w14:textId="77777777" w:rsidTr="005B159F">
        <w:tc>
          <w:tcPr>
            <w:tcW w:w="649" w:type="dxa"/>
            <w:tcBorders>
              <w:top w:val="single" w:sz="4" w:space="0" w:color="auto"/>
              <w:left w:val="single" w:sz="4" w:space="0" w:color="auto"/>
              <w:bottom w:val="single" w:sz="4" w:space="0" w:color="auto"/>
              <w:right w:val="single" w:sz="4" w:space="0" w:color="auto"/>
            </w:tcBorders>
            <w:hideMark/>
          </w:tcPr>
          <w:p w14:paraId="5C2FC9F8" w14:textId="77777777" w:rsidR="005B695B" w:rsidRPr="001C0FC4" w:rsidRDefault="005B695B" w:rsidP="005B159F">
            <w:pPr>
              <w:pStyle w:val="TAC"/>
            </w:pPr>
            <w:r w:rsidRPr="001C0FC4">
              <w:t>2</w:t>
            </w:r>
          </w:p>
        </w:tc>
        <w:tc>
          <w:tcPr>
            <w:tcW w:w="3970" w:type="dxa"/>
            <w:tcBorders>
              <w:top w:val="single" w:sz="4" w:space="0" w:color="auto"/>
              <w:left w:val="single" w:sz="4" w:space="0" w:color="auto"/>
              <w:bottom w:val="single" w:sz="4" w:space="0" w:color="auto"/>
              <w:right w:val="single" w:sz="4" w:space="0" w:color="auto"/>
            </w:tcBorders>
            <w:hideMark/>
          </w:tcPr>
          <w:p w14:paraId="30640556" w14:textId="77777777" w:rsidR="005B695B" w:rsidRPr="001C0FC4" w:rsidRDefault="005B695B" w:rsidP="005B159F">
            <w:pPr>
              <w:pStyle w:val="TAL"/>
            </w:pPr>
            <w:r w:rsidRPr="001C0FC4">
              <w:t xml:space="preserve">Check: Does the UE (MCData Client) correctly perform procedure 'MCX SIP MESSAGE Request - Accept CO' as described in TS </w:t>
            </w:r>
            <w:r>
              <w:t>37.579</w:t>
            </w:r>
            <w:r w:rsidRPr="001C0FC4">
              <w:t>-1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082D90B5" w14:textId="77777777" w:rsidR="005B695B" w:rsidRPr="001C0FC4" w:rsidRDefault="005B695B" w:rsidP="005B159F">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71528C6" w14:textId="77777777" w:rsidR="005B695B" w:rsidRPr="001C0FC4" w:rsidRDefault="005B695B" w:rsidP="005B159F">
            <w:pPr>
              <w:pStyle w:val="TAL"/>
            </w:pPr>
            <w:r w:rsidRPr="001C0FC4">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1CA1689" w14:textId="77777777" w:rsidR="005B695B" w:rsidRPr="001C0FC4" w:rsidRDefault="005B695B" w:rsidP="005B159F">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20CF611C" w14:textId="77777777" w:rsidR="005B695B" w:rsidRPr="001C0FC4" w:rsidRDefault="005B695B" w:rsidP="005B159F">
            <w:pPr>
              <w:pStyle w:val="TAC"/>
            </w:pPr>
            <w:r w:rsidRPr="001C0FC4">
              <w:t>P</w:t>
            </w:r>
          </w:p>
        </w:tc>
      </w:tr>
      <w:tr w:rsidR="005B695B" w:rsidRPr="001C0FC4" w14:paraId="119F797E" w14:textId="77777777" w:rsidTr="005B159F">
        <w:tc>
          <w:tcPr>
            <w:tcW w:w="649" w:type="dxa"/>
            <w:tcBorders>
              <w:top w:val="single" w:sz="4" w:space="0" w:color="auto"/>
              <w:left w:val="single" w:sz="4" w:space="0" w:color="auto"/>
              <w:bottom w:val="single" w:sz="4" w:space="0" w:color="auto"/>
              <w:right w:val="single" w:sz="4" w:space="0" w:color="auto"/>
            </w:tcBorders>
            <w:hideMark/>
          </w:tcPr>
          <w:p w14:paraId="3121102C" w14:textId="77777777" w:rsidR="005B695B" w:rsidRPr="001C0FC4" w:rsidRDefault="005B695B" w:rsidP="005B159F">
            <w:pPr>
              <w:pStyle w:val="TAC"/>
              <w:rPr>
                <w:szCs w:val="18"/>
              </w:rPr>
            </w:pPr>
            <w:r w:rsidRPr="001C0FC4">
              <w:t>3</w:t>
            </w:r>
          </w:p>
        </w:tc>
        <w:tc>
          <w:tcPr>
            <w:tcW w:w="3970" w:type="dxa"/>
            <w:tcBorders>
              <w:top w:val="single" w:sz="4" w:space="0" w:color="auto"/>
              <w:left w:val="single" w:sz="4" w:space="0" w:color="auto"/>
              <w:bottom w:val="single" w:sz="4" w:space="0" w:color="auto"/>
              <w:right w:val="single" w:sz="4" w:space="0" w:color="auto"/>
            </w:tcBorders>
            <w:hideMark/>
          </w:tcPr>
          <w:p w14:paraId="5C763DB3" w14:textId="77777777" w:rsidR="005B695B" w:rsidRPr="001C0FC4" w:rsidRDefault="005B695B" w:rsidP="005B159F">
            <w:pPr>
              <w:pStyle w:val="TAL"/>
            </w:pPr>
            <w:r w:rsidRPr="001C0FC4">
              <w:t>Check: Does the UE (MCData Client) give the MCData User an indication of success?</w:t>
            </w:r>
          </w:p>
        </w:tc>
        <w:tc>
          <w:tcPr>
            <w:tcW w:w="709" w:type="dxa"/>
            <w:tcBorders>
              <w:top w:val="single" w:sz="4" w:space="0" w:color="auto"/>
              <w:left w:val="single" w:sz="4" w:space="0" w:color="auto"/>
              <w:bottom w:val="single" w:sz="4" w:space="0" w:color="auto"/>
              <w:right w:val="single" w:sz="4" w:space="0" w:color="auto"/>
            </w:tcBorders>
            <w:hideMark/>
          </w:tcPr>
          <w:p w14:paraId="3F29F470" w14:textId="77777777" w:rsidR="005B695B" w:rsidRPr="001C0FC4" w:rsidRDefault="005B695B" w:rsidP="005B159F">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4793428E" w14:textId="77777777" w:rsidR="005B695B" w:rsidRPr="001C0FC4" w:rsidRDefault="005B695B" w:rsidP="005B159F">
            <w:pPr>
              <w:pStyle w:val="TAL"/>
              <w:rPr>
                <w:rFonts w:eastAsia="MS Gothic"/>
              </w:rPr>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776D2191" w14:textId="77777777" w:rsidR="005B695B" w:rsidRPr="001C0FC4" w:rsidRDefault="005B695B" w:rsidP="005B159F">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30ADABAB" w14:textId="77777777" w:rsidR="005B695B" w:rsidRPr="001C0FC4" w:rsidRDefault="005B695B" w:rsidP="005B159F">
            <w:pPr>
              <w:pStyle w:val="TAC"/>
            </w:pPr>
            <w:r w:rsidRPr="001C0FC4">
              <w:t>P</w:t>
            </w:r>
          </w:p>
        </w:tc>
      </w:tr>
      <w:tr w:rsidR="005B695B" w:rsidRPr="001C0FC4" w14:paraId="201AB24C" w14:textId="77777777" w:rsidTr="005B159F">
        <w:tc>
          <w:tcPr>
            <w:tcW w:w="649" w:type="dxa"/>
            <w:tcBorders>
              <w:top w:val="single" w:sz="4" w:space="0" w:color="auto"/>
              <w:left w:val="single" w:sz="4" w:space="0" w:color="auto"/>
              <w:bottom w:val="single" w:sz="4" w:space="0" w:color="auto"/>
              <w:right w:val="single" w:sz="4" w:space="0" w:color="auto"/>
            </w:tcBorders>
            <w:hideMark/>
          </w:tcPr>
          <w:p w14:paraId="2E049D5B" w14:textId="77777777" w:rsidR="005B695B" w:rsidRPr="001C0FC4" w:rsidRDefault="005B695B" w:rsidP="005B159F">
            <w:pPr>
              <w:pStyle w:val="TAC"/>
            </w:pPr>
            <w:r w:rsidRPr="001C0FC4">
              <w:t>4</w:t>
            </w:r>
          </w:p>
        </w:tc>
        <w:tc>
          <w:tcPr>
            <w:tcW w:w="3970" w:type="dxa"/>
            <w:tcBorders>
              <w:top w:val="single" w:sz="4" w:space="0" w:color="auto"/>
              <w:left w:val="single" w:sz="4" w:space="0" w:color="auto"/>
              <w:bottom w:val="single" w:sz="4" w:space="0" w:color="auto"/>
              <w:right w:val="single" w:sz="4" w:space="0" w:color="auto"/>
            </w:tcBorders>
            <w:hideMark/>
          </w:tcPr>
          <w:p w14:paraId="021589F3" w14:textId="77777777" w:rsidR="005B695B" w:rsidRPr="001C0FC4" w:rsidRDefault="005B695B" w:rsidP="005B159F">
            <w:pPr>
              <w:pStyle w:val="TAL"/>
            </w:pPr>
            <w:r w:rsidRPr="001C0FC4">
              <w:t>Make the UE (MCData Client) cancel the emergency alert.</w:t>
            </w:r>
          </w:p>
          <w:p w14:paraId="0F59D33F" w14:textId="77777777" w:rsidR="005B695B" w:rsidRPr="001C0FC4" w:rsidRDefault="005B695B" w:rsidP="005B159F">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0409D290" w14:textId="77777777" w:rsidR="005B695B" w:rsidRPr="001C0FC4" w:rsidRDefault="005B695B" w:rsidP="005B159F">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7DF8B0C" w14:textId="77777777" w:rsidR="005B695B" w:rsidRPr="001C0FC4" w:rsidRDefault="005B695B" w:rsidP="005B159F">
            <w:pPr>
              <w:pStyle w:val="TAL"/>
              <w:rPr>
                <w:szCs w:val="18"/>
              </w:rPr>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25E60FB2" w14:textId="77777777" w:rsidR="005B695B" w:rsidRPr="001C0FC4" w:rsidRDefault="005B695B" w:rsidP="005B159F">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05F4EC52" w14:textId="77777777" w:rsidR="005B695B" w:rsidRPr="001C0FC4" w:rsidRDefault="005B695B" w:rsidP="005B159F">
            <w:pPr>
              <w:pStyle w:val="TAC"/>
            </w:pPr>
            <w:r w:rsidRPr="001C0FC4">
              <w:t>-</w:t>
            </w:r>
          </w:p>
        </w:tc>
      </w:tr>
      <w:tr w:rsidR="005B695B" w:rsidRPr="001C0FC4" w14:paraId="7C9B8A22" w14:textId="77777777" w:rsidTr="005B159F">
        <w:tc>
          <w:tcPr>
            <w:tcW w:w="649" w:type="dxa"/>
            <w:tcBorders>
              <w:top w:val="single" w:sz="4" w:space="0" w:color="auto"/>
              <w:left w:val="single" w:sz="4" w:space="0" w:color="auto"/>
              <w:bottom w:val="single" w:sz="4" w:space="0" w:color="auto"/>
              <w:right w:val="single" w:sz="4" w:space="0" w:color="auto"/>
            </w:tcBorders>
            <w:hideMark/>
          </w:tcPr>
          <w:p w14:paraId="3B36E367" w14:textId="77777777" w:rsidR="005B695B" w:rsidRPr="001C0FC4" w:rsidRDefault="005B695B" w:rsidP="005B159F">
            <w:pPr>
              <w:pStyle w:val="TAC"/>
            </w:pPr>
            <w:r w:rsidRPr="001C0FC4">
              <w:t>5</w:t>
            </w:r>
          </w:p>
        </w:tc>
        <w:tc>
          <w:tcPr>
            <w:tcW w:w="3970" w:type="dxa"/>
            <w:tcBorders>
              <w:top w:val="single" w:sz="4" w:space="0" w:color="auto"/>
              <w:left w:val="single" w:sz="4" w:space="0" w:color="auto"/>
              <w:bottom w:val="single" w:sz="4" w:space="0" w:color="auto"/>
              <w:right w:val="single" w:sz="4" w:space="0" w:color="auto"/>
            </w:tcBorders>
            <w:hideMark/>
          </w:tcPr>
          <w:p w14:paraId="43BEBF6F" w14:textId="77777777" w:rsidR="005B695B" w:rsidRPr="001C0FC4" w:rsidRDefault="005B695B" w:rsidP="005B159F">
            <w:pPr>
              <w:pStyle w:val="TAL"/>
            </w:pPr>
            <w:r w:rsidRPr="001C0FC4">
              <w:t xml:space="preserve">Check: Does the UE (MCData Client) correctly perform procedure 'MCX SIP MESSAGE Request - Accept CO' as described in TS </w:t>
            </w:r>
            <w:r>
              <w:t>37.579</w:t>
            </w:r>
            <w:r w:rsidRPr="001C0FC4">
              <w:t>-1 [2] Table 5.3.30.3-1 to cancel the emergency alert?</w:t>
            </w:r>
          </w:p>
        </w:tc>
        <w:tc>
          <w:tcPr>
            <w:tcW w:w="709" w:type="dxa"/>
            <w:tcBorders>
              <w:top w:val="single" w:sz="4" w:space="0" w:color="auto"/>
              <w:left w:val="single" w:sz="4" w:space="0" w:color="auto"/>
              <w:bottom w:val="single" w:sz="4" w:space="0" w:color="auto"/>
              <w:right w:val="single" w:sz="4" w:space="0" w:color="auto"/>
            </w:tcBorders>
            <w:hideMark/>
          </w:tcPr>
          <w:p w14:paraId="07C2D713" w14:textId="77777777" w:rsidR="005B695B" w:rsidRPr="001C0FC4" w:rsidRDefault="005B695B" w:rsidP="005B159F">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8C1ADE5" w14:textId="77777777" w:rsidR="005B695B" w:rsidRPr="001C0FC4" w:rsidRDefault="005B695B" w:rsidP="005B159F">
            <w:pPr>
              <w:pStyle w:val="TAL"/>
            </w:pPr>
            <w:r w:rsidRPr="001C0FC4">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9391AA9" w14:textId="77777777" w:rsidR="005B695B" w:rsidRPr="001C0FC4" w:rsidRDefault="005B695B" w:rsidP="005B159F">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3EC09186" w14:textId="77777777" w:rsidR="005B695B" w:rsidRPr="001C0FC4" w:rsidRDefault="005B695B" w:rsidP="005B159F">
            <w:pPr>
              <w:pStyle w:val="TAC"/>
            </w:pPr>
            <w:r w:rsidRPr="001C0FC4">
              <w:t>P</w:t>
            </w:r>
          </w:p>
        </w:tc>
      </w:tr>
      <w:tr w:rsidR="005B695B" w:rsidRPr="001C0FC4" w14:paraId="3F3DE2D1" w14:textId="77777777" w:rsidTr="005B159F">
        <w:tc>
          <w:tcPr>
            <w:tcW w:w="9765" w:type="dxa"/>
            <w:gridSpan w:val="6"/>
            <w:tcBorders>
              <w:top w:val="single" w:sz="4" w:space="0" w:color="auto"/>
              <w:left w:val="single" w:sz="4" w:space="0" w:color="auto"/>
              <w:bottom w:val="single" w:sz="4" w:space="0" w:color="auto"/>
              <w:right w:val="single" w:sz="4" w:space="0" w:color="auto"/>
            </w:tcBorders>
            <w:hideMark/>
          </w:tcPr>
          <w:p w14:paraId="760F2CFD" w14:textId="77777777" w:rsidR="005B695B" w:rsidRPr="001C0FC4" w:rsidRDefault="005B695B" w:rsidP="005B159F">
            <w:pPr>
              <w:pStyle w:val="TAN"/>
            </w:pPr>
            <w:r w:rsidRPr="001C0FC4">
              <w:t>NOTE 1:</w:t>
            </w:r>
            <w:r w:rsidRPr="001C0FC4">
              <w:tab/>
              <w:t>This is expected to be done via a suitable implementation dependent MMI.</w:t>
            </w:r>
          </w:p>
        </w:tc>
      </w:tr>
    </w:tbl>
    <w:p w14:paraId="44333DF9" w14:textId="77777777" w:rsidR="005B695B" w:rsidRPr="001C0FC4" w:rsidRDefault="005B695B" w:rsidP="005B695B"/>
    <w:p w14:paraId="7CDD4F52" w14:textId="77777777" w:rsidR="005B695B" w:rsidRPr="001C0FC4" w:rsidRDefault="005B695B" w:rsidP="005B695B">
      <w:pPr>
        <w:pStyle w:val="H6"/>
      </w:pPr>
      <w:r w:rsidRPr="001C0FC4">
        <w:lastRenderedPageBreak/>
        <w:t>6.4.1.3.3</w:t>
      </w:r>
      <w:r w:rsidRPr="001C0FC4">
        <w:tab/>
        <w:t>Specific message contents</w:t>
      </w:r>
    </w:p>
    <w:p w14:paraId="51390323" w14:textId="77777777" w:rsidR="005B695B" w:rsidRPr="001C0FC4" w:rsidRDefault="005B695B" w:rsidP="005B695B">
      <w:pPr>
        <w:pStyle w:val="TH"/>
      </w:pPr>
      <w:r w:rsidRPr="001C0FC4">
        <w:t>Table 6.4.1.3.3-1: SIP MESSAGE from the UE (step 2, Table 6.4.1.3.2-1;</w:t>
      </w:r>
      <w:r w:rsidRPr="001C0FC4">
        <w:br/>
        <w:t xml:space="preserve">step 2, TS </w:t>
      </w:r>
      <w:r>
        <w:t>37.579</w:t>
      </w:r>
      <w:r w:rsidRPr="001C0FC4">
        <w:t>-1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5B695B" w:rsidRPr="001C0FC4" w14:paraId="386D8136" w14:textId="77777777" w:rsidTr="005B159F">
        <w:tc>
          <w:tcPr>
            <w:tcW w:w="9645" w:type="dxa"/>
            <w:gridSpan w:val="5"/>
            <w:tcBorders>
              <w:top w:val="single" w:sz="4" w:space="0" w:color="auto"/>
              <w:left w:val="single" w:sz="4" w:space="0" w:color="auto"/>
              <w:bottom w:val="single" w:sz="4" w:space="0" w:color="auto"/>
              <w:right w:val="single" w:sz="4" w:space="0" w:color="auto"/>
            </w:tcBorders>
            <w:hideMark/>
          </w:tcPr>
          <w:p w14:paraId="133A236B" w14:textId="77777777" w:rsidR="005B695B" w:rsidRPr="001C0FC4" w:rsidRDefault="005B695B" w:rsidP="005B159F">
            <w:pPr>
              <w:pStyle w:val="TAL"/>
            </w:pPr>
            <w:r w:rsidRPr="001C0FC4">
              <w:t xml:space="preserve">Derivation Path: TS </w:t>
            </w:r>
            <w:r>
              <w:t>37.579</w:t>
            </w:r>
            <w:r w:rsidRPr="001C0FC4">
              <w:t>-1 [2], Table 5.5.2.7.1-1, condition LOCATION-INFO</w:t>
            </w:r>
          </w:p>
        </w:tc>
      </w:tr>
      <w:tr w:rsidR="005B695B" w:rsidRPr="001C0FC4" w14:paraId="55BDE267" w14:textId="77777777" w:rsidTr="005B159F">
        <w:tc>
          <w:tcPr>
            <w:tcW w:w="2553" w:type="dxa"/>
            <w:tcBorders>
              <w:top w:val="single" w:sz="4" w:space="0" w:color="auto"/>
              <w:left w:val="single" w:sz="4" w:space="0" w:color="auto"/>
              <w:bottom w:val="single" w:sz="4" w:space="0" w:color="auto"/>
              <w:right w:val="single" w:sz="4" w:space="0" w:color="auto"/>
            </w:tcBorders>
            <w:hideMark/>
          </w:tcPr>
          <w:p w14:paraId="5C02B714" w14:textId="77777777" w:rsidR="005B695B" w:rsidRPr="001C0FC4" w:rsidRDefault="005B695B" w:rsidP="005B159F">
            <w:pPr>
              <w:pStyle w:val="TAH"/>
            </w:pPr>
            <w:r w:rsidRPr="001C0FC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F365886" w14:textId="77777777" w:rsidR="005B695B" w:rsidRPr="001C0FC4" w:rsidRDefault="005B695B" w:rsidP="005B159F">
            <w:pPr>
              <w:pStyle w:val="TAH"/>
            </w:pPr>
            <w:r w:rsidRPr="001C0FC4">
              <w:t>Value/remark</w:t>
            </w:r>
          </w:p>
        </w:tc>
        <w:tc>
          <w:tcPr>
            <w:tcW w:w="1986" w:type="dxa"/>
            <w:tcBorders>
              <w:top w:val="single" w:sz="4" w:space="0" w:color="auto"/>
              <w:left w:val="single" w:sz="4" w:space="0" w:color="auto"/>
              <w:bottom w:val="single" w:sz="4" w:space="0" w:color="auto"/>
              <w:right w:val="single" w:sz="4" w:space="0" w:color="auto"/>
            </w:tcBorders>
            <w:hideMark/>
          </w:tcPr>
          <w:p w14:paraId="12EEF9DA" w14:textId="77777777" w:rsidR="005B695B" w:rsidRPr="001C0FC4" w:rsidRDefault="005B695B" w:rsidP="005B159F">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74F3ECB2" w14:textId="77777777" w:rsidR="005B695B" w:rsidRPr="001C0FC4" w:rsidRDefault="005B695B" w:rsidP="005B159F">
            <w:pPr>
              <w:pStyle w:val="TAH"/>
            </w:pPr>
            <w:r w:rsidRPr="001C0FC4">
              <w:t>Reference</w:t>
            </w:r>
          </w:p>
        </w:tc>
        <w:tc>
          <w:tcPr>
            <w:tcW w:w="1419" w:type="dxa"/>
            <w:tcBorders>
              <w:top w:val="single" w:sz="4" w:space="0" w:color="auto"/>
              <w:left w:val="single" w:sz="4" w:space="0" w:color="auto"/>
              <w:bottom w:val="single" w:sz="4" w:space="0" w:color="auto"/>
              <w:right w:val="single" w:sz="4" w:space="0" w:color="auto"/>
            </w:tcBorders>
            <w:hideMark/>
          </w:tcPr>
          <w:p w14:paraId="4CCC53F6" w14:textId="77777777" w:rsidR="005B695B" w:rsidRPr="001C0FC4" w:rsidRDefault="005B695B" w:rsidP="005B159F">
            <w:pPr>
              <w:pStyle w:val="TAH"/>
            </w:pPr>
            <w:r w:rsidRPr="001C0FC4">
              <w:t>Condition</w:t>
            </w:r>
          </w:p>
        </w:tc>
      </w:tr>
      <w:tr w:rsidR="005B695B" w:rsidRPr="001C0FC4" w14:paraId="6D482445" w14:textId="77777777" w:rsidTr="005B159F">
        <w:tc>
          <w:tcPr>
            <w:tcW w:w="2553" w:type="dxa"/>
            <w:tcBorders>
              <w:top w:val="single" w:sz="4" w:space="0" w:color="auto"/>
              <w:left w:val="single" w:sz="4" w:space="0" w:color="auto"/>
              <w:bottom w:val="single" w:sz="4" w:space="0" w:color="auto"/>
              <w:right w:val="single" w:sz="4" w:space="0" w:color="auto"/>
            </w:tcBorders>
            <w:vAlign w:val="center"/>
            <w:hideMark/>
          </w:tcPr>
          <w:p w14:paraId="70A361AE" w14:textId="77777777" w:rsidR="005B695B" w:rsidRPr="001C0FC4" w:rsidRDefault="005B695B" w:rsidP="005B159F">
            <w:pPr>
              <w:pStyle w:val="TAL"/>
              <w:rPr>
                <w:b/>
              </w:rPr>
            </w:pPr>
            <w:r w:rsidRPr="001C0FC4">
              <w:rPr>
                <w:b/>
              </w:rPr>
              <w:t>Message-body</w:t>
            </w:r>
          </w:p>
        </w:tc>
        <w:tc>
          <w:tcPr>
            <w:tcW w:w="2269" w:type="dxa"/>
            <w:tcBorders>
              <w:top w:val="single" w:sz="4" w:space="0" w:color="auto"/>
              <w:left w:val="single" w:sz="4" w:space="0" w:color="auto"/>
              <w:bottom w:val="single" w:sz="4" w:space="0" w:color="auto"/>
              <w:right w:val="single" w:sz="4" w:space="0" w:color="auto"/>
            </w:tcBorders>
          </w:tcPr>
          <w:p w14:paraId="46E74F5D" w14:textId="77777777" w:rsidR="005B695B" w:rsidRPr="001C0FC4" w:rsidRDefault="005B695B" w:rsidP="005B159F">
            <w:pPr>
              <w:pStyle w:val="TAL"/>
            </w:pPr>
          </w:p>
        </w:tc>
        <w:tc>
          <w:tcPr>
            <w:tcW w:w="1986" w:type="dxa"/>
            <w:tcBorders>
              <w:top w:val="single" w:sz="4" w:space="0" w:color="auto"/>
              <w:left w:val="single" w:sz="4" w:space="0" w:color="auto"/>
              <w:bottom w:val="single" w:sz="4" w:space="0" w:color="auto"/>
              <w:right w:val="single" w:sz="4" w:space="0" w:color="auto"/>
            </w:tcBorders>
          </w:tcPr>
          <w:p w14:paraId="32DC8611" w14:textId="77777777" w:rsidR="005B695B" w:rsidRPr="001C0FC4" w:rsidRDefault="005B695B" w:rsidP="005B159F">
            <w:pPr>
              <w:pStyle w:val="TAL"/>
            </w:pPr>
          </w:p>
        </w:tc>
        <w:tc>
          <w:tcPr>
            <w:tcW w:w="1418" w:type="dxa"/>
            <w:tcBorders>
              <w:top w:val="single" w:sz="4" w:space="0" w:color="auto"/>
              <w:left w:val="single" w:sz="4" w:space="0" w:color="auto"/>
              <w:bottom w:val="single" w:sz="4" w:space="0" w:color="auto"/>
              <w:right w:val="single" w:sz="4" w:space="0" w:color="auto"/>
            </w:tcBorders>
          </w:tcPr>
          <w:p w14:paraId="51100780" w14:textId="77777777" w:rsidR="005B695B" w:rsidRPr="001C0FC4" w:rsidRDefault="005B695B" w:rsidP="005B159F">
            <w:pPr>
              <w:pStyle w:val="TAL"/>
            </w:pPr>
          </w:p>
        </w:tc>
        <w:tc>
          <w:tcPr>
            <w:tcW w:w="1419" w:type="dxa"/>
            <w:tcBorders>
              <w:top w:val="single" w:sz="4" w:space="0" w:color="auto"/>
              <w:left w:val="single" w:sz="4" w:space="0" w:color="auto"/>
              <w:bottom w:val="single" w:sz="4" w:space="0" w:color="auto"/>
              <w:right w:val="single" w:sz="4" w:space="0" w:color="auto"/>
            </w:tcBorders>
          </w:tcPr>
          <w:p w14:paraId="6EFCA4B8" w14:textId="77777777" w:rsidR="005B695B" w:rsidRPr="001C0FC4" w:rsidRDefault="005B695B" w:rsidP="005B159F">
            <w:pPr>
              <w:pStyle w:val="TAL"/>
            </w:pPr>
          </w:p>
        </w:tc>
      </w:tr>
      <w:tr w:rsidR="005B695B" w:rsidRPr="001C0FC4" w14:paraId="1E450FC2" w14:textId="77777777" w:rsidTr="005B159F">
        <w:tc>
          <w:tcPr>
            <w:tcW w:w="2553" w:type="dxa"/>
            <w:tcBorders>
              <w:top w:val="single" w:sz="4" w:space="0" w:color="auto"/>
              <w:left w:val="single" w:sz="4" w:space="0" w:color="auto"/>
              <w:bottom w:val="single" w:sz="4" w:space="0" w:color="auto"/>
              <w:right w:val="single" w:sz="4" w:space="0" w:color="auto"/>
            </w:tcBorders>
            <w:vAlign w:val="center"/>
            <w:hideMark/>
          </w:tcPr>
          <w:p w14:paraId="03A46DF8" w14:textId="77777777" w:rsidR="005B695B" w:rsidRPr="001C0FC4" w:rsidRDefault="005B695B" w:rsidP="005B159F">
            <w:pPr>
              <w:pStyle w:val="TAL"/>
              <w:rPr>
                <w:b/>
              </w:rPr>
            </w:pPr>
            <w:r w:rsidRPr="001C0FC4">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561B8328" w14:textId="77777777" w:rsidR="005B695B" w:rsidRPr="001C0FC4" w:rsidRDefault="005B695B" w:rsidP="005B159F">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78837AFB" w14:textId="77777777" w:rsidR="005B695B" w:rsidRPr="001C0FC4" w:rsidRDefault="005B695B" w:rsidP="005B159F">
            <w:pPr>
              <w:pStyle w:val="TAL"/>
              <w:rPr>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6711ED23" w14:textId="77777777" w:rsidR="005B695B" w:rsidRPr="001C0FC4" w:rsidRDefault="005B695B" w:rsidP="005B159F">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35C33E98" w14:textId="77777777" w:rsidR="005B695B" w:rsidRPr="001C0FC4" w:rsidRDefault="005B695B" w:rsidP="005B159F">
            <w:pPr>
              <w:pStyle w:val="TAL"/>
            </w:pPr>
          </w:p>
        </w:tc>
      </w:tr>
      <w:tr w:rsidR="005B695B" w:rsidRPr="001C0FC4" w14:paraId="08E598C1" w14:textId="77777777" w:rsidTr="005B159F">
        <w:tc>
          <w:tcPr>
            <w:tcW w:w="2553" w:type="dxa"/>
            <w:tcBorders>
              <w:top w:val="single" w:sz="4" w:space="0" w:color="auto"/>
              <w:left w:val="single" w:sz="4" w:space="0" w:color="auto"/>
              <w:bottom w:val="single" w:sz="4" w:space="0" w:color="auto"/>
              <w:right w:val="single" w:sz="4" w:space="0" w:color="auto"/>
            </w:tcBorders>
            <w:vAlign w:val="center"/>
            <w:hideMark/>
          </w:tcPr>
          <w:p w14:paraId="5A7A4457" w14:textId="77777777" w:rsidR="005B695B" w:rsidRPr="001C0FC4" w:rsidRDefault="005B695B" w:rsidP="005B159F">
            <w:pPr>
              <w:pStyle w:val="TAL"/>
            </w:pPr>
            <w:r w:rsidRPr="001C0FC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1F9CA6A8" w14:textId="77777777" w:rsidR="005B695B" w:rsidRPr="001C0FC4" w:rsidRDefault="005B695B" w:rsidP="005B159F">
            <w:pPr>
              <w:pStyle w:val="TAL"/>
            </w:pPr>
            <w:r w:rsidRPr="001C0FC4">
              <w:t>MCData-Info as described in Table 6.4.1.3.3-2</w:t>
            </w:r>
          </w:p>
        </w:tc>
        <w:tc>
          <w:tcPr>
            <w:tcW w:w="1986" w:type="dxa"/>
            <w:tcBorders>
              <w:top w:val="single" w:sz="4" w:space="0" w:color="auto"/>
              <w:left w:val="single" w:sz="4" w:space="0" w:color="auto"/>
              <w:bottom w:val="single" w:sz="4" w:space="0" w:color="auto"/>
              <w:right w:val="single" w:sz="4" w:space="0" w:color="auto"/>
            </w:tcBorders>
          </w:tcPr>
          <w:p w14:paraId="57B247D5" w14:textId="77777777" w:rsidR="005B695B" w:rsidRPr="001C0FC4" w:rsidRDefault="005B695B" w:rsidP="005B159F">
            <w:pPr>
              <w:pStyle w:val="TAL"/>
            </w:pPr>
          </w:p>
        </w:tc>
        <w:tc>
          <w:tcPr>
            <w:tcW w:w="1418" w:type="dxa"/>
            <w:tcBorders>
              <w:top w:val="single" w:sz="4" w:space="0" w:color="auto"/>
              <w:left w:val="single" w:sz="4" w:space="0" w:color="auto"/>
              <w:bottom w:val="single" w:sz="4" w:space="0" w:color="auto"/>
              <w:right w:val="single" w:sz="4" w:space="0" w:color="auto"/>
            </w:tcBorders>
          </w:tcPr>
          <w:p w14:paraId="6D7A972F" w14:textId="77777777" w:rsidR="005B695B" w:rsidRPr="001C0FC4" w:rsidRDefault="005B695B" w:rsidP="005B159F">
            <w:pPr>
              <w:pStyle w:val="TAL"/>
            </w:pPr>
          </w:p>
        </w:tc>
        <w:tc>
          <w:tcPr>
            <w:tcW w:w="1419" w:type="dxa"/>
            <w:tcBorders>
              <w:top w:val="single" w:sz="4" w:space="0" w:color="auto"/>
              <w:left w:val="single" w:sz="4" w:space="0" w:color="auto"/>
              <w:bottom w:val="single" w:sz="4" w:space="0" w:color="auto"/>
              <w:right w:val="single" w:sz="4" w:space="0" w:color="auto"/>
            </w:tcBorders>
          </w:tcPr>
          <w:p w14:paraId="1306D9FE" w14:textId="77777777" w:rsidR="005B695B" w:rsidRPr="001C0FC4" w:rsidRDefault="005B695B" w:rsidP="005B159F">
            <w:pPr>
              <w:pStyle w:val="TAL"/>
            </w:pPr>
          </w:p>
        </w:tc>
      </w:tr>
      <w:tr w:rsidR="005B695B" w:rsidRPr="001C0FC4" w14:paraId="75674332" w14:textId="77777777" w:rsidTr="005B159F">
        <w:tc>
          <w:tcPr>
            <w:tcW w:w="2553" w:type="dxa"/>
            <w:tcBorders>
              <w:top w:val="single" w:sz="4" w:space="0" w:color="auto"/>
              <w:left w:val="single" w:sz="4" w:space="0" w:color="auto"/>
              <w:bottom w:val="single" w:sz="4" w:space="0" w:color="auto"/>
              <w:right w:val="single" w:sz="4" w:space="0" w:color="auto"/>
            </w:tcBorders>
            <w:vAlign w:val="center"/>
            <w:hideMark/>
          </w:tcPr>
          <w:p w14:paraId="6B21CF6B" w14:textId="77777777" w:rsidR="005B695B" w:rsidRPr="001C0FC4" w:rsidRDefault="005B695B" w:rsidP="005B159F">
            <w:pPr>
              <w:pStyle w:val="TAL"/>
            </w:pPr>
            <w:r w:rsidRPr="001C0FC4">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0B1F3BA1" w14:textId="77777777" w:rsidR="005B695B" w:rsidRPr="001C0FC4" w:rsidRDefault="005B695B" w:rsidP="005B159F">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483F376D" w14:textId="77777777" w:rsidR="005B695B" w:rsidRPr="001C0FC4" w:rsidRDefault="005B695B" w:rsidP="005B159F">
            <w:pPr>
              <w:pStyle w:val="TAL"/>
              <w:rPr>
                <w:b/>
              </w:rPr>
            </w:pPr>
            <w:r w:rsidRPr="001C0FC4">
              <w:rPr>
                <w:b/>
              </w:rPr>
              <w:t>Location-info</w:t>
            </w:r>
          </w:p>
        </w:tc>
        <w:tc>
          <w:tcPr>
            <w:tcW w:w="1418" w:type="dxa"/>
            <w:tcBorders>
              <w:top w:val="single" w:sz="4" w:space="0" w:color="auto"/>
              <w:left w:val="single" w:sz="4" w:space="0" w:color="auto"/>
              <w:bottom w:val="single" w:sz="4" w:space="0" w:color="auto"/>
              <w:right w:val="single" w:sz="4" w:space="0" w:color="auto"/>
            </w:tcBorders>
          </w:tcPr>
          <w:p w14:paraId="3C3E2352" w14:textId="77777777" w:rsidR="005B695B" w:rsidRPr="001C0FC4" w:rsidRDefault="005B695B" w:rsidP="005B159F">
            <w:pPr>
              <w:pStyle w:val="TAL"/>
            </w:pPr>
          </w:p>
        </w:tc>
        <w:tc>
          <w:tcPr>
            <w:tcW w:w="1419" w:type="dxa"/>
            <w:tcBorders>
              <w:top w:val="single" w:sz="4" w:space="0" w:color="auto"/>
              <w:left w:val="single" w:sz="4" w:space="0" w:color="auto"/>
              <w:bottom w:val="single" w:sz="4" w:space="0" w:color="auto"/>
              <w:right w:val="single" w:sz="4" w:space="0" w:color="auto"/>
            </w:tcBorders>
          </w:tcPr>
          <w:p w14:paraId="36DDC8A5" w14:textId="77777777" w:rsidR="005B695B" w:rsidRPr="001C0FC4" w:rsidRDefault="005B695B" w:rsidP="005B159F">
            <w:pPr>
              <w:pStyle w:val="TAL"/>
            </w:pPr>
          </w:p>
        </w:tc>
      </w:tr>
      <w:tr w:rsidR="005B695B" w:rsidRPr="001C0FC4" w14:paraId="12098571" w14:textId="77777777" w:rsidTr="005B159F">
        <w:tc>
          <w:tcPr>
            <w:tcW w:w="2553" w:type="dxa"/>
            <w:tcBorders>
              <w:top w:val="single" w:sz="4" w:space="0" w:color="auto"/>
              <w:left w:val="single" w:sz="4" w:space="0" w:color="auto"/>
              <w:bottom w:val="single" w:sz="4" w:space="0" w:color="auto"/>
              <w:right w:val="single" w:sz="4" w:space="0" w:color="auto"/>
            </w:tcBorders>
            <w:vAlign w:val="center"/>
            <w:hideMark/>
          </w:tcPr>
          <w:p w14:paraId="1589CC87" w14:textId="77777777" w:rsidR="005B695B" w:rsidRPr="001C0FC4" w:rsidRDefault="005B695B" w:rsidP="005B159F">
            <w:pPr>
              <w:pStyle w:val="TAL"/>
            </w:pPr>
            <w:r w:rsidRPr="001C0FC4">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62781827" w14:textId="77777777" w:rsidR="005B695B" w:rsidRPr="001C0FC4" w:rsidRDefault="005B695B" w:rsidP="005B159F">
            <w:pPr>
              <w:pStyle w:val="TAL"/>
            </w:pPr>
            <w:r w:rsidRPr="001C0FC4">
              <w:t>Location-info as described in Table 6.4.1.3.3-3</w:t>
            </w:r>
          </w:p>
        </w:tc>
        <w:tc>
          <w:tcPr>
            <w:tcW w:w="1986" w:type="dxa"/>
            <w:tcBorders>
              <w:top w:val="single" w:sz="4" w:space="0" w:color="auto"/>
              <w:left w:val="single" w:sz="4" w:space="0" w:color="auto"/>
              <w:bottom w:val="single" w:sz="4" w:space="0" w:color="auto"/>
              <w:right w:val="single" w:sz="4" w:space="0" w:color="auto"/>
            </w:tcBorders>
          </w:tcPr>
          <w:p w14:paraId="34438A74" w14:textId="77777777" w:rsidR="005B695B" w:rsidRPr="001C0FC4" w:rsidRDefault="005B695B" w:rsidP="005B159F">
            <w:pPr>
              <w:pStyle w:val="TAL"/>
            </w:pPr>
          </w:p>
        </w:tc>
        <w:tc>
          <w:tcPr>
            <w:tcW w:w="1418" w:type="dxa"/>
            <w:tcBorders>
              <w:top w:val="single" w:sz="4" w:space="0" w:color="auto"/>
              <w:left w:val="single" w:sz="4" w:space="0" w:color="auto"/>
              <w:bottom w:val="single" w:sz="4" w:space="0" w:color="auto"/>
              <w:right w:val="single" w:sz="4" w:space="0" w:color="auto"/>
            </w:tcBorders>
          </w:tcPr>
          <w:p w14:paraId="1E234867" w14:textId="77777777" w:rsidR="005B695B" w:rsidRPr="001C0FC4" w:rsidRDefault="005B695B" w:rsidP="005B159F">
            <w:pPr>
              <w:pStyle w:val="TAL"/>
            </w:pPr>
          </w:p>
        </w:tc>
        <w:tc>
          <w:tcPr>
            <w:tcW w:w="1419" w:type="dxa"/>
            <w:tcBorders>
              <w:top w:val="single" w:sz="4" w:space="0" w:color="auto"/>
              <w:left w:val="single" w:sz="4" w:space="0" w:color="auto"/>
              <w:bottom w:val="single" w:sz="4" w:space="0" w:color="auto"/>
              <w:right w:val="single" w:sz="4" w:space="0" w:color="auto"/>
            </w:tcBorders>
          </w:tcPr>
          <w:p w14:paraId="4A9D5D1A" w14:textId="77777777" w:rsidR="005B695B" w:rsidRPr="001C0FC4" w:rsidRDefault="005B695B" w:rsidP="005B159F">
            <w:pPr>
              <w:pStyle w:val="TAL"/>
            </w:pPr>
          </w:p>
        </w:tc>
      </w:tr>
    </w:tbl>
    <w:p w14:paraId="1250EF1C" w14:textId="77777777" w:rsidR="005B695B" w:rsidRPr="001C0FC4" w:rsidRDefault="005B695B" w:rsidP="005B695B"/>
    <w:p w14:paraId="45F1BB58" w14:textId="77777777" w:rsidR="005B695B" w:rsidRPr="001C0FC4" w:rsidRDefault="005B695B" w:rsidP="005B695B">
      <w:pPr>
        <w:pStyle w:val="TH"/>
        <w:rPr>
          <w:rFonts w:eastAsia="SimSun"/>
        </w:rPr>
      </w:pPr>
      <w:r w:rsidRPr="001C0FC4">
        <w:rPr>
          <w:rFonts w:eastAsia="SimSun"/>
        </w:rPr>
        <w:t xml:space="preserve">Table </w:t>
      </w:r>
      <w:r w:rsidRPr="001C0FC4">
        <w:t>6.4.1.3.3-2</w:t>
      </w:r>
      <w:r w:rsidRPr="001C0FC4">
        <w:rPr>
          <w:rFonts w:eastAsia="SimSun"/>
        </w:rPr>
        <w:t xml:space="preserve">: </w:t>
      </w:r>
      <w:r w:rsidRPr="001C0FC4">
        <w:rPr>
          <w:rFonts w:eastAsia="SimSun"/>
          <w:lang w:eastAsia="ko-KR"/>
        </w:rPr>
        <w:t>MCData-Info in SIP MESSAGE</w:t>
      </w:r>
      <w:r w:rsidRPr="001C0FC4">
        <w:rPr>
          <w:rFonts w:eastAsia="SimSun"/>
        </w:rPr>
        <w:t xml:space="preserve"> (Table 6.4.1.3.3-1)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695B" w:rsidRPr="001C0FC4" w14:paraId="39B1F946" w14:textId="77777777" w:rsidTr="005B159F">
        <w:tc>
          <w:tcPr>
            <w:tcW w:w="9645" w:type="dxa"/>
            <w:gridSpan w:val="5"/>
            <w:tcBorders>
              <w:top w:val="single" w:sz="4" w:space="0" w:color="auto"/>
              <w:left w:val="single" w:sz="4" w:space="0" w:color="auto"/>
              <w:bottom w:val="single" w:sz="4" w:space="0" w:color="auto"/>
              <w:right w:val="single" w:sz="4" w:space="0" w:color="auto"/>
            </w:tcBorders>
            <w:hideMark/>
          </w:tcPr>
          <w:p w14:paraId="65AD0552" w14:textId="77777777" w:rsidR="005B695B" w:rsidRPr="001C0FC4" w:rsidRDefault="005B695B" w:rsidP="005B159F">
            <w:pPr>
              <w:pStyle w:val="TAL"/>
              <w:rPr>
                <w:rFonts w:eastAsia="SimSun"/>
              </w:rPr>
            </w:pPr>
            <w:r w:rsidRPr="001C0FC4">
              <w:rPr>
                <w:rFonts w:eastAsia="SimSun"/>
              </w:rPr>
              <w:t xml:space="preserve">Derivation Path: TS </w:t>
            </w:r>
            <w:r>
              <w:rPr>
                <w:rFonts w:eastAsia="SimSun"/>
              </w:rPr>
              <w:t>37.579</w:t>
            </w:r>
            <w:r w:rsidRPr="001C0FC4">
              <w:rPr>
                <w:rFonts w:eastAsia="SimSun"/>
              </w:rPr>
              <w:t>-1 [2], Table 5.5.3.2.1-3, condition MCD_grp</w:t>
            </w:r>
          </w:p>
        </w:tc>
      </w:tr>
      <w:tr w:rsidR="005B695B" w:rsidRPr="001C0FC4" w14:paraId="1AF45591"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7BB4CE23" w14:textId="77777777" w:rsidR="005B695B" w:rsidRPr="001C0FC4" w:rsidRDefault="005B695B" w:rsidP="005B159F">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552181" w14:textId="77777777" w:rsidR="005B695B" w:rsidRPr="001C0FC4" w:rsidRDefault="005B695B" w:rsidP="005B159F">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6F33763" w14:textId="77777777" w:rsidR="005B695B" w:rsidRPr="001C0FC4" w:rsidRDefault="005B695B" w:rsidP="005B159F">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6BA0D5E3" w14:textId="77777777" w:rsidR="005B695B" w:rsidRPr="001C0FC4" w:rsidRDefault="005B695B" w:rsidP="005B159F">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143A484C" w14:textId="77777777" w:rsidR="005B695B" w:rsidRPr="001C0FC4" w:rsidRDefault="005B695B" w:rsidP="005B159F">
            <w:pPr>
              <w:pStyle w:val="TAH"/>
              <w:rPr>
                <w:rFonts w:eastAsia="SimSun"/>
              </w:rPr>
            </w:pPr>
            <w:r w:rsidRPr="001C0FC4">
              <w:rPr>
                <w:rFonts w:eastAsia="SimSun"/>
              </w:rPr>
              <w:t>Condition</w:t>
            </w:r>
          </w:p>
        </w:tc>
      </w:tr>
      <w:tr w:rsidR="005B695B" w:rsidRPr="001C0FC4" w14:paraId="4BAE3FBB"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2A8359DE" w14:textId="77777777" w:rsidR="005B695B" w:rsidRPr="001C0FC4" w:rsidRDefault="005B695B" w:rsidP="005B159F">
            <w:pPr>
              <w:pStyle w:val="TAL"/>
              <w:rPr>
                <w:rFonts w:eastAsia="SimSun"/>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0C1B6A5A" w14:textId="77777777" w:rsidR="005B695B" w:rsidRPr="001C0FC4" w:rsidRDefault="005B695B" w:rsidP="005B159F">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2CBA3DD" w14:textId="77777777" w:rsidR="005B695B" w:rsidRPr="001C0FC4" w:rsidRDefault="005B695B" w:rsidP="005B159F">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295A0C5C"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E98EC4D" w14:textId="77777777" w:rsidR="005B695B" w:rsidRPr="001C0FC4" w:rsidRDefault="005B695B" w:rsidP="005B159F">
            <w:pPr>
              <w:pStyle w:val="TAL"/>
              <w:rPr>
                <w:rFonts w:eastAsia="SimSun"/>
              </w:rPr>
            </w:pPr>
          </w:p>
        </w:tc>
      </w:tr>
      <w:tr w:rsidR="005B695B" w:rsidRPr="001C0FC4" w14:paraId="69AB2843"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76CFC937" w14:textId="77777777" w:rsidR="005B695B" w:rsidRPr="001C0FC4" w:rsidRDefault="005B695B" w:rsidP="005B159F">
            <w:pPr>
              <w:pStyle w:val="TAL"/>
              <w:rPr>
                <w:rFonts w:eastAsia="SimSun"/>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C672C7B" w14:textId="77777777" w:rsidR="005B695B" w:rsidRPr="001C0FC4" w:rsidRDefault="005B695B" w:rsidP="005B159F">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D223AEF" w14:textId="77777777" w:rsidR="005B695B" w:rsidRPr="001C0FC4" w:rsidRDefault="005B695B" w:rsidP="005B159F">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653BAAE7"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D185615" w14:textId="77777777" w:rsidR="005B695B" w:rsidRPr="001C0FC4" w:rsidRDefault="005B695B" w:rsidP="005B159F">
            <w:pPr>
              <w:pStyle w:val="TAL"/>
              <w:rPr>
                <w:rFonts w:eastAsia="SimSun"/>
              </w:rPr>
            </w:pPr>
          </w:p>
        </w:tc>
      </w:tr>
      <w:tr w:rsidR="005B695B" w:rsidRPr="001C0FC4" w14:paraId="1EE51D41" w14:textId="77777777" w:rsidTr="005B159F">
        <w:tc>
          <w:tcPr>
            <w:tcW w:w="2837" w:type="dxa"/>
            <w:tcBorders>
              <w:top w:val="single" w:sz="4" w:space="0" w:color="auto"/>
              <w:left w:val="single" w:sz="4" w:space="0" w:color="auto"/>
              <w:bottom w:val="single" w:sz="4" w:space="0" w:color="auto"/>
              <w:right w:val="single" w:sz="4" w:space="0" w:color="auto"/>
            </w:tcBorders>
          </w:tcPr>
          <w:p w14:paraId="66347ADD" w14:textId="77777777" w:rsidR="005B695B" w:rsidRPr="001C0FC4" w:rsidRDefault="005B695B" w:rsidP="005B159F">
            <w:pPr>
              <w:pStyle w:val="TAL"/>
              <w:rPr>
                <w:rFonts w:eastAsia="SimSun"/>
              </w:rPr>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tcPr>
          <w:p w14:paraId="065A590A" w14:textId="77777777" w:rsidR="005B695B" w:rsidRPr="001C0FC4" w:rsidRDefault="005B695B" w:rsidP="005B159F">
            <w:pPr>
              <w:pStyle w:val="TAL"/>
              <w:rPr>
                <w:rFonts w:eastAsia="SimSun"/>
              </w:rPr>
            </w:pPr>
            <w:r w:rsidRPr="001C0FC4">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14:paraId="5316858F" w14:textId="77777777" w:rsidR="005B695B" w:rsidRPr="001C0FC4" w:rsidRDefault="005B695B" w:rsidP="005B159F">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220EB03E"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88C0694" w14:textId="77777777" w:rsidR="005B695B" w:rsidRPr="001C0FC4" w:rsidRDefault="005B695B" w:rsidP="005B159F">
            <w:pPr>
              <w:pStyle w:val="TAL"/>
              <w:rPr>
                <w:rFonts w:eastAsia="SimSun"/>
              </w:rPr>
            </w:pPr>
          </w:p>
        </w:tc>
      </w:tr>
      <w:tr w:rsidR="005B695B" w:rsidRPr="001C0FC4" w14:paraId="07F24230"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56A01703" w14:textId="77777777" w:rsidR="005B695B" w:rsidRPr="001C0FC4" w:rsidRDefault="005B695B" w:rsidP="005B159F">
            <w:pPr>
              <w:pStyle w:val="TAL"/>
              <w:rPr>
                <w:rFonts w:eastAsia="SimSun"/>
              </w:rPr>
            </w:pPr>
            <w:r w:rsidRPr="001C0FC4">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569FA41B" w14:textId="77777777" w:rsidR="005B695B" w:rsidRPr="001C0FC4" w:rsidRDefault="005B695B" w:rsidP="005B159F">
            <w:pPr>
              <w:pStyle w:val="TAL"/>
              <w:rPr>
                <w:rFonts w:eastAsia="SimSun"/>
              </w:rPr>
            </w:pPr>
            <w:r w:rsidRPr="001C0FC4">
              <w:rPr>
                <w:rFonts w:eastAsia="SimSun"/>
              </w:rPr>
              <w:t>Encrypted &lt;alert-ind&gt; with mcdataBoolean set to true</w:t>
            </w:r>
          </w:p>
        </w:tc>
        <w:tc>
          <w:tcPr>
            <w:tcW w:w="2127" w:type="dxa"/>
            <w:tcBorders>
              <w:top w:val="single" w:sz="4" w:space="0" w:color="auto"/>
              <w:left w:val="single" w:sz="4" w:space="0" w:color="auto"/>
              <w:bottom w:val="single" w:sz="4" w:space="0" w:color="auto"/>
              <w:right w:val="single" w:sz="4" w:space="0" w:color="auto"/>
            </w:tcBorders>
            <w:hideMark/>
          </w:tcPr>
          <w:p w14:paraId="45678DBA" w14:textId="77777777" w:rsidR="005B695B" w:rsidRPr="001C0FC4" w:rsidRDefault="005B695B" w:rsidP="005B159F">
            <w:pPr>
              <w:pStyle w:val="TAL"/>
              <w:rPr>
                <w:rFonts w:eastAsia="SimSun"/>
              </w:rPr>
            </w:pPr>
            <w:r w:rsidRPr="001C0FC4">
              <w:rPr>
                <w:rFonts w:eastAsia="SimSun"/>
              </w:rPr>
              <w:t xml:space="preserve">Encryption according to NOTE 2 in TS </w:t>
            </w:r>
            <w:r>
              <w:rPr>
                <w:rFonts w:eastAsia="SimSun"/>
              </w:rPr>
              <w:t>37.579</w:t>
            </w:r>
            <w:r w:rsidRPr="001C0FC4">
              <w:rPr>
                <w:rFonts w:eastAsia="SimSun"/>
              </w:rPr>
              <w:t>-1 [2] Table 5.5.3.2.1-3</w:t>
            </w:r>
          </w:p>
        </w:tc>
        <w:tc>
          <w:tcPr>
            <w:tcW w:w="1419" w:type="dxa"/>
            <w:tcBorders>
              <w:top w:val="single" w:sz="4" w:space="0" w:color="auto"/>
              <w:left w:val="single" w:sz="4" w:space="0" w:color="auto"/>
              <w:bottom w:val="single" w:sz="4" w:space="0" w:color="auto"/>
              <w:right w:val="single" w:sz="4" w:space="0" w:color="auto"/>
            </w:tcBorders>
          </w:tcPr>
          <w:p w14:paraId="30B50452"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B7378E9" w14:textId="77777777" w:rsidR="005B695B" w:rsidRPr="001C0FC4" w:rsidRDefault="005B695B" w:rsidP="005B159F">
            <w:pPr>
              <w:pStyle w:val="TAL"/>
              <w:rPr>
                <w:rFonts w:eastAsia="SimSun"/>
              </w:rPr>
            </w:pPr>
          </w:p>
        </w:tc>
      </w:tr>
    </w:tbl>
    <w:p w14:paraId="73E1E01C" w14:textId="77777777" w:rsidR="005B695B" w:rsidRPr="001C0FC4" w:rsidRDefault="005B695B" w:rsidP="005B695B"/>
    <w:p w14:paraId="3B5F869C" w14:textId="77777777" w:rsidR="005B695B" w:rsidRPr="001C0FC4" w:rsidRDefault="005B695B" w:rsidP="005B695B">
      <w:pPr>
        <w:pStyle w:val="TH"/>
      </w:pPr>
      <w:r w:rsidRPr="001C0FC4">
        <w:t>Table 6.4.1.3.3-3: Location-Info in SIP MESSAGE (Table 6.4.1.3.3-1)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695B" w:rsidRPr="001C0FC4" w14:paraId="77662927" w14:textId="77777777" w:rsidTr="005B159F">
        <w:tc>
          <w:tcPr>
            <w:tcW w:w="9639" w:type="dxa"/>
            <w:gridSpan w:val="5"/>
            <w:tcBorders>
              <w:top w:val="single" w:sz="4" w:space="0" w:color="auto"/>
              <w:left w:val="single" w:sz="4" w:space="0" w:color="auto"/>
              <w:bottom w:val="single" w:sz="4" w:space="0" w:color="auto"/>
              <w:right w:val="single" w:sz="4" w:space="0" w:color="auto"/>
            </w:tcBorders>
            <w:hideMark/>
          </w:tcPr>
          <w:p w14:paraId="5ABBF300" w14:textId="77777777" w:rsidR="005B695B" w:rsidRPr="001C0FC4" w:rsidRDefault="005B695B" w:rsidP="005B159F">
            <w:pPr>
              <w:pStyle w:val="TAL"/>
              <w:rPr>
                <w:szCs w:val="18"/>
              </w:rPr>
            </w:pPr>
            <w:r w:rsidRPr="001C0FC4">
              <w:t xml:space="preserve">Derivation Path: TS </w:t>
            </w:r>
            <w:r>
              <w:t>37.579</w:t>
            </w:r>
            <w:r w:rsidRPr="001C0FC4">
              <w:t>-1 [2], Table 5.5.3.4.1-3</w:t>
            </w:r>
          </w:p>
        </w:tc>
      </w:tr>
      <w:tr w:rsidR="005B695B" w:rsidRPr="001C0FC4" w14:paraId="17CE15C2" w14:textId="77777777" w:rsidTr="005B159F">
        <w:tc>
          <w:tcPr>
            <w:tcW w:w="2835" w:type="dxa"/>
            <w:tcBorders>
              <w:top w:val="single" w:sz="4" w:space="0" w:color="auto"/>
              <w:left w:val="single" w:sz="4" w:space="0" w:color="auto"/>
              <w:bottom w:val="single" w:sz="4" w:space="0" w:color="auto"/>
              <w:right w:val="single" w:sz="4" w:space="0" w:color="auto"/>
            </w:tcBorders>
            <w:hideMark/>
          </w:tcPr>
          <w:p w14:paraId="2545BB6D" w14:textId="77777777" w:rsidR="005B695B" w:rsidRPr="001C0FC4" w:rsidRDefault="005B695B" w:rsidP="005B159F">
            <w:pPr>
              <w:pStyle w:val="TAH"/>
            </w:pPr>
            <w:r w:rsidRPr="001C0FC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33FA9E" w14:textId="77777777" w:rsidR="005B695B" w:rsidRPr="001C0FC4" w:rsidRDefault="005B695B" w:rsidP="005B159F">
            <w:pPr>
              <w:pStyle w:val="TAH"/>
            </w:pPr>
            <w:r w:rsidRPr="001C0FC4">
              <w:t>Value/remark</w:t>
            </w:r>
          </w:p>
        </w:tc>
        <w:tc>
          <w:tcPr>
            <w:tcW w:w="2126" w:type="dxa"/>
            <w:tcBorders>
              <w:top w:val="single" w:sz="4" w:space="0" w:color="auto"/>
              <w:left w:val="single" w:sz="4" w:space="0" w:color="auto"/>
              <w:bottom w:val="single" w:sz="4" w:space="0" w:color="auto"/>
              <w:right w:val="single" w:sz="4" w:space="0" w:color="auto"/>
            </w:tcBorders>
            <w:hideMark/>
          </w:tcPr>
          <w:p w14:paraId="08227E2E" w14:textId="77777777" w:rsidR="005B695B" w:rsidRPr="001C0FC4" w:rsidRDefault="005B695B" w:rsidP="005B159F">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2E4F6B13" w14:textId="77777777" w:rsidR="005B695B" w:rsidRPr="001C0FC4" w:rsidRDefault="005B695B" w:rsidP="005B159F">
            <w:pPr>
              <w:pStyle w:val="TAH"/>
            </w:pPr>
            <w:r w:rsidRPr="001C0FC4">
              <w:t>Reference</w:t>
            </w:r>
          </w:p>
        </w:tc>
        <w:tc>
          <w:tcPr>
            <w:tcW w:w="1134" w:type="dxa"/>
            <w:tcBorders>
              <w:top w:val="single" w:sz="4" w:space="0" w:color="auto"/>
              <w:left w:val="single" w:sz="4" w:space="0" w:color="auto"/>
              <w:bottom w:val="single" w:sz="4" w:space="0" w:color="auto"/>
              <w:right w:val="single" w:sz="4" w:space="0" w:color="auto"/>
            </w:tcBorders>
            <w:hideMark/>
          </w:tcPr>
          <w:p w14:paraId="37CB92DE" w14:textId="77777777" w:rsidR="005B695B" w:rsidRPr="001C0FC4" w:rsidRDefault="005B695B" w:rsidP="005B159F">
            <w:pPr>
              <w:pStyle w:val="TAH"/>
            </w:pPr>
            <w:r w:rsidRPr="001C0FC4">
              <w:t>Condition</w:t>
            </w:r>
          </w:p>
        </w:tc>
      </w:tr>
      <w:tr w:rsidR="005B695B" w:rsidRPr="001C0FC4" w14:paraId="7287E5D6"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5825756A" w14:textId="77777777" w:rsidR="005B695B" w:rsidRPr="001C0FC4" w:rsidRDefault="005B695B" w:rsidP="005B159F">
            <w:pPr>
              <w:pStyle w:val="TAL"/>
            </w:pPr>
            <w:r w:rsidRPr="001C0FC4">
              <w:t>location-info</w:t>
            </w:r>
          </w:p>
        </w:tc>
        <w:tc>
          <w:tcPr>
            <w:tcW w:w="2126" w:type="dxa"/>
            <w:tcBorders>
              <w:top w:val="single" w:sz="4" w:space="0" w:color="auto"/>
              <w:left w:val="single" w:sz="4" w:space="0" w:color="auto"/>
              <w:bottom w:val="single" w:sz="4" w:space="0" w:color="auto"/>
              <w:right w:val="single" w:sz="4" w:space="0" w:color="auto"/>
            </w:tcBorders>
          </w:tcPr>
          <w:p w14:paraId="3016375B" w14:textId="77777777" w:rsidR="005B695B" w:rsidRPr="001C0FC4" w:rsidRDefault="005B695B" w:rsidP="005B159F">
            <w:pPr>
              <w:pStyle w:val="TAL"/>
            </w:pPr>
          </w:p>
        </w:tc>
        <w:tc>
          <w:tcPr>
            <w:tcW w:w="2126" w:type="dxa"/>
            <w:tcBorders>
              <w:top w:val="single" w:sz="4" w:space="0" w:color="auto"/>
              <w:left w:val="single" w:sz="4" w:space="0" w:color="auto"/>
              <w:bottom w:val="single" w:sz="4" w:space="0" w:color="auto"/>
              <w:right w:val="single" w:sz="4" w:space="0" w:color="auto"/>
            </w:tcBorders>
          </w:tcPr>
          <w:p w14:paraId="5F565B59" w14:textId="77777777" w:rsidR="005B695B" w:rsidRPr="001C0FC4" w:rsidRDefault="005B695B" w:rsidP="005B159F">
            <w:pPr>
              <w:pStyle w:val="TAL"/>
            </w:pPr>
          </w:p>
        </w:tc>
        <w:tc>
          <w:tcPr>
            <w:tcW w:w="1418" w:type="dxa"/>
            <w:tcBorders>
              <w:top w:val="single" w:sz="4" w:space="0" w:color="auto"/>
              <w:left w:val="single" w:sz="4" w:space="0" w:color="auto"/>
              <w:bottom w:val="single" w:sz="4" w:space="0" w:color="auto"/>
              <w:right w:val="single" w:sz="4" w:space="0" w:color="auto"/>
            </w:tcBorders>
          </w:tcPr>
          <w:p w14:paraId="0EFB5581" w14:textId="77777777" w:rsidR="005B695B" w:rsidRPr="001C0FC4" w:rsidRDefault="005B695B" w:rsidP="005B159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B0BE61E" w14:textId="77777777" w:rsidR="005B695B" w:rsidRPr="001C0FC4" w:rsidRDefault="005B695B" w:rsidP="005B159F">
            <w:pPr>
              <w:pStyle w:val="TAL"/>
            </w:pPr>
          </w:p>
        </w:tc>
      </w:tr>
      <w:tr w:rsidR="005B695B" w:rsidRPr="001C0FC4" w14:paraId="0B0BCD97"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628933E2" w14:textId="77777777" w:rsidR="005B695B" w:rsidRPr="001C0FC4" w:rsidRDefault="005B695B" w:rsidP="005B159F">
            <w:pPr>
              <w:pStyle w:val="TAL"/>
            </w:pPr>
            <w:r w:rsidRPr="001C0FC4">
              <w:t xml:space="preserve">  Report</w:t>
            </w:r>
          </w:p>
        </w:tc>
        <w:tc>
          <w:tcPr>
            <w:tcW w:w="2126" w:type="dxa"/>
            <w:tcBorders>
              <w:top w:val="single" w:sz="4" w:space="0" w:color="auto"/>
              <w:left w:val="single" w:sz="4" w:space="0" w:color="auto"/>
              <w:bottom w:val="single" w:sz="4" w:space="0" w:color="auto"/>
              <w:right w:val="single" w:sz="4" w:space="0" w:color="auto"/>
            </w:tcBorders>
          </w:tcPr>
          <w:p w14:paraId="449849BB" w14:textId="77777777" w:rsidR="005B695B" w:rsidRPr="001C0FC4" w:rsidRDefault="005B695B" w:rsidP="005B159F">
            <w:pPr>
              <w:pStyle w:val="TAL"/>
            </w:pPr>
          </w:p>
        </w:tc>
        <w:tc>
          <w:tcPr>
            <w:tcW w:w="2126" w:type="dxa"/>
            <w:tcBorders>
              <w:top w:val="single" w:sz="4" w:space="0" w:color="auto"/>
              <w:left w:val="single" w:sz="4" w:space="0" w:color="auto"/>
              <w:bottom w:val="single" w:sz="4" w:space="0" w:color="auto"/>
              <w:right w:val="single" w:sz="4" w:space="0" w:color="auto"/>
            </w:tcBorders>
          </w:tcPr>
          <w:p w14:paraId="2151629A" w14:textId="77777777" w:rsidR="005B695B" w:rsidRPr="001C0FC4" w:rsidRDefault="005B695B" w:rsidP="005B159F">
            <w:pPr>
              <w:pStyle w:val="TAL"/>
            </w:pPr>
          </w:p>
        </w:tc>
        <w:tc>
          <w:tcPr>
            <w:tcW w:w="1418" w:type="dxa"/>
            <w:tcBorders>
              <w:top w:val="single" w:sz="4" w:space="0" w:color="auto"/>
              <w:left w:val="single" w:sz="4" w:space="0" w:color="auto"/>
              <w:bottom w:val="single" w:sz="4" w:space="0" w:color="auto"/>
              <w:right w:val="single" w:sz="4" w:space="0" w:color="auto"/>
            </w:tcBorders>
          </w:tcPr>
          <w:p w14:paraId="4A40755A" w14:textId="77777777" w:rsidR="005B695B" w:rsidRPr="001C0FC4" w:rsidRDefault="005B695B" w:rsidP="005B159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5E2DB82" w14:textId="77777777" w:rsidR="005B695B" w:rsidRPr="001C0FC4" w:rsidRDefault="005B695B" w:rsidP="005B159F">
            <w:pPr>
              <w:pStyle w:val="TAL"/>
            </w:pPr>
          </w:p>
        </w:tc>
      </w:tr>
      <w:tr w:rsidR="005B695B" w:rsidRPr="001C0FC4" w14:paraId="35CDEF92"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5EDAD8A5" w14:textId="77777777" w:rsidR="005B695B" w:rsidRPr="001C0FC4" w:rsidRDefault="005B695B" w:rsidP="005B159F">
            <w:pPr>
              <w:pStyle w:val="TAL"/>
            </w:pPr>
            <w:r w:rsidRPr="001C0FC4">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0CB61407" w14:textId="77777777" w:rsidR="005B695B" w:rsidRPr="001C0FC4" w:rsidRDefault="005B695B" w:rsidP="005B159F">
            <w:pPr>
              <w:pStyle w:val="TAL"/>
            </w:pPr>
          </w:p>
        </w:tc>
        <w:tc>
          <w:tcPr>
            <w:tcW w:w="2126" w:type="dxa"/>
            <w:tcBorders>
              <w:top w:val="single" w:sz="4" w:space="0" w:color="auto"/>
              <w:left w:val="single" w:sz="4" w:space="0" w:color="auto"/>
              <w:bottom w:val="single" w:sz="4" w:space="0" w:color="auto"/>
              <w:right w:val="single" w:sz="4" w:space="0" w:color="auto"/>
            </w:tcBorders>
          </w:tcPr>
          <w:p w14:paraId="402AFB1A" w14:textId="77777777" w:rsidR="005B695B" w:rsidRPr="001C0FC4" w:rsidRDefault="005B695B" w:rsidP="005B159F">
            <w:pPr>
              <w:pStyle w:val="TAL"/>
            </w:pPr>
          </w:p>
        </w:tc>
        <w:tc>
          <w:tcPr>
            <w:tcW w:w="1418" w:type="dxa"/>
            <w:tcBorders>
              <w:top w:val="single" w:sz="4" w:space="0" w:color="auto"/>
              <w:left w:val="single" w:sz="4" w:space="0" w:color="auto"/>
              <w:bottom w:val="single" w:sz="4" w:space="0" w:color="auto"/>
              <w:right w:val="single" w:sz="4" w:space="0" w:color="auto"/>
            </w:tcBorders>
          </w:tcPr>
          <w:p w14:paraId="4BEFF4E1" w14:textId="77777777" w:rsidR="005B695B" w:rsidRPr="001C0FC4" w:rsidRDefault="005B695B" w:rsidP="005B159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922CCF" w14:textId="77777777" w:rsidR="005B695B" w:rsidRPr="001C0FC4" w:rsidRDefault="005B695B" w:rsidP="005B159F">
            <w:pPr>
              <w:pStyle w:val="TAL"/>
            </w:pPr>
          </w:p>
        </w:tc>
      </w:tr>
      <w:tr w:rsidR="005B695B" w:rsidRPr="001C0FC4" w14:paraId="2F4D368B"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386C7CDF" w14:textId="77777777" w:rsidR="005B695B" w:rsidRPr="001C0FC4" w:rsidRDefault="005B695B" w:rsidP="005B159F">
            <w:pPr>
              <w:pStyle w:val="TAL"/>
            </w:pPr>
            <w:r w:rsidRPr="001C0FC4">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34FF3FC5" w14:textId="77777777" w:rsidR="005B695B" w:rsidRPr="001C0FC4" w:rsidRDefault="005B695B" w:rsidP="005B159F">
            <w:pPr>
              <w:pStyle w:val="TAL"/>
            </w:pPr>
          </w:p>
        </w:tc>
        <w:tc>
          <w:tcPr>
            <w:tcW w:w="2126" w:type="dxa"/>
            <w:tcBorders>
              <w:top w:val="single" w:sz="4" w:space="0" w:color="auto"/>
              <w:left w:val="single" w:sz="4" w:space="0" w:color="auto"/>
              <w:bottom w:val="single" w:sz="4" w:space="0" w:color="auto"/>
              <w:right w:val="single" w:sz="4" w:space="0" w:color="auto"/>
            </w:tcBorders>
          </w:tcPr>
          <w:p w14:paraId="3F3E2A5B" w14:textId="77777777" w:rsidR="005B695B" w:rsidRPr="001C0FC4" w:rsidRDefault="005B695B" w:rsidP="005B159F">
            <w:pPr>
              <w:pStyle w:val="TAL"/>
            </w:pPr>
          </w:p>
        </w:tc>
        <w:tc>
          <w:tcPr>
            <w:tcW w:w="1418" w:type="dxa"/>
            <w:tcBorders>
              <w:top w:val="single" w:sz="4" w:space="0" w:color="auto"/>
              <w:left w:val="single" w:sz="4" w:space="0" w:color="auto"/>
              <w:bottom w:val="single" w:sz="4" w:space="0" w:color="auto"/>
              <w:right w:val="single" w:sz="4" w:space="0" w:color="auto"/>
            </w:tcBorders>
          </w:tcPr>
          <w:p w14:paraId="4EEBAAF7" w14:textId="77777777" w:rsidR="005B695B" w:rsidRPr="001C0FC4" w:rsidRDefault="005B695B" w:rsidP="005B159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20AB1A1" w14:textId="77777777" w:rsidR="005B695B" w:rsidRPr="001C0FC4" w:rsidRDefault="005B695B" w:rsidP="005B159F">
            <w:pPr>
              <w:pStyle w:val="TAL"/>
            </w:pPr>
          </w:p>
        </w:tc>
      </w:tr>
      <w:tr w:rsidR="005B695B" w:rsidRPr="001C0FC4" w14:paraId="60D1FCCB"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40325028" w14:textId="77777777" w:rsidR="005B695B" w:rsidRPr="001C0FC4" w:rsidRDefault="005B695B" w:rsidP="005B159F">
            <w:pPr>
              <w:pStyle w:val="TAL"/>
            </w:pPr>
            <w:r w:rsidRPr="001C0FC4">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6539EA51" w14:textId="77777777" w:rsidR="005B695B" w:rsidRPr="001C0FC4" w:rsidRDefault="005B695B" w:rsidP="005B159F">
            <w:pPr>
              <w:pStyle w:val="TAL"/>
            </w:pPr>
            <w:r w:rsidRPr="001C0FC4">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79DF12D1" w14:textId="77777777" w:rsidR="005B695B" w:rsidRPr="001C0FC4" w:rsidRDefault="005B695B" w:rsidP="005B159F">
            <w:pPr>
              <w:pStyle w:val="TAL"/>
            </w:pPr>
            <w:r w:rsidRPr="001C0FC4">
              <w:t xml:space="preserve">Encryption according to NOTE 1 in TS </w:t>
            </w:r>
            <w:r>
              <w:t>37.579</w:t>
            </w:r>
            <w:r w:rsidRPr="001C0FC4">
              <w:t>-1 [2] Table 5.5.3.4.1-3</w:t>
            </w:r>
          </w:p>
        </w:tc>
        <w:tc>
          <w:tcPr>
            <w:tcW w:w="1418" w:type="dxa"/>
            <w:tcBorders>
              <w:top w:val="single" w:sz="4" w:space="0" w:color="auto"/>
              <w:left w:val="single" w:sz="4" w:space="0" w:color="auto"/>
              <w:bottom w:val="single" w:sz="4" w:space="0" w:color="auto"/>
              <w:right w:val="single" w:sz="4" w:space="0" w:color="auto"/>
            </w:tcBorders>
          </w:tcPr>
          <w:p w14:paraId="7DE1E39E" w14:textId="77777777" w:rsidR="005B695B" w:rsidRPr="001C0FC4" w:rsidRDefault="005B695B" w:rsidP="005B159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DE622CD" w14:textId="77777777" w:rsidR="005B695B" w:rsidRPr="001C0FC4" w:rsidRDefault="005B695B" w:rsidP="005B159F">
            <w:pPr>
              <w:pStyle w:val="TAL"/>
            </w:pPr>
          </w:p>
        </w:tc>
      </w:tr>
      <w:tr w:rsidR="005B695B" w:rsidRPr="001C0FC4" w14:paraId="6D4BF821"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72DBEE48" w14:textId="77777777" w:rsidR="005B695B" w:rsidRPr="001C0FC4" w:rsidRDefault="005B695B" w:rsidP="005B159F">
            <w:pPr>
              <w:pStyle w:val="TAL"/>
            </w:pPr>
            <w:r w:rsidRPr="001C0FC4">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7A5127A1" w14:textId="77777777" w:rsidR="005B695B" w:rsidRPr="001C0FC4" w:rsidRDefault="005B695B" w:rsidP="005B159F">
            <w:pPr>
              <w:pStyle w:val="TAL"/>
            </w:pPr>
            <w:r w:rsidRPr="001C0FC4">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166A45D9" w14:textId="77777777" w:rsidR="005B695B" w:rsidRPr="001C0FC4" w:rsidRDefault="005B695B" w:rsidP="005B159F">
            <w:pPr>
              <w:pStyle w:val="TAL"/>
            </w:pPr>
            <w:r w:rsidRPr="001C0FC4">
              <w:t xml:space="preserve">Encryption according to NOTE 1 in TS </w:t>
            </w:r>
            <w:r>
              <w:t>37.579</w:t>
            </w:r>
            <w:r w:rsidRPr="001C0FC4">
              <w:t>-1 [2] Table 5.5.3.4.1-3</w:t>
            </w:r>
          </w:p>
        </w:tc>
        <w:tc>
          <w:tcPr>
            <w:tcW w:w="1418" w:type="dxa"/>
            <w:tcBorders>
              <w:top w:val="single" w:sz="4" w:space="0" w:color="auto"/>
              <w:left w:val="single" w:sz="4" w:space="0" w:color="auto"/>
              <w:bottom w:val="single" w:sz="4" w:space="0" w:color="auto"/>
              <w:right w:val="single" w:sz="4" w:space="0" w:color="auto"/>
            </w:tcBorders>
          </w:tcPr>
          <w:p w14:paraId="06066124" w14:textId="77777777" w:rsidR="005B695B" w:rsidRPr="001C0FC4" w:rsidRDefault="005B695B" w:rsidP="005B159F">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DC9443F" w14:textId="77777777" w:rsidR="005B695B" w:rsidRPr="001C0FC4" w:rsidRDefault="005B695B" w:rsidP="005B159F">
            <w:pPr>
              <w:pStyle w:val="TAL"/>
            </w:pPr>
          </w:p>
        </w:tc>
      </w:tr>
    </w:tbl>
    <w:p w14:paraId="167B02A0" w14:textId="77777777" w:rsidR="005B695B" w:rsidRPr="001C0FC4" w:rsidRDefault="005B695B" w:rsidP="005B695B"/>
    <w:p w14:paraId="082078B0" w14:textId="77777777" w:rsidR="005B695B" w:rsidRPr="001C0FC4" w:rsidRDefault="005B695B" w:rsidP="005B695B">
      <w:pPr>
        <w:pStyle w:val="TH"/>
        <w:rPr>
          <w:rFonts w:eastAsia="SimSun"/>
        </w:rPr>
      </w:pPr>
      <w:r w:rsidRPr="001C0FC4">
        <w:rPr>
          <w:rFonts w:eastAsia="SimSun"/>
        </w:rPr>
        <w:t xml:space="preserve">Table </w:t>
      </w:r>
      <w:r w:rsidRPr="001C0FC4">
        <w:t>6.4.1.3.3-4</w:t>
      </w:r>
      <w:r w:rsidRPr="001C0FC4">
        <w:rPr>
          <w:rFonts w:eastAsia="SimSun"/>
        </w:rPr>
        <w:t>: SIP MESSAGE from the SS (step 2, Table 6.4.1.3.2-1;</w:t>
      </w:r>
      <w:r w:rsidRPr="001C0FC4">
        <w:rPr>
          <w:rFonts w:eastAsia="SimSun"/>
        </w:rPr>
        <w:br/>
        <w:t xml:space="preserve">step 4, TS </w:t>
      </w:r>
      <w:r>
        <w:rPr>
          <w:rFonts w:eastAsia="SimSun"/>
        </w:rPr>
        <w:t>37.579</w:t>
      </w:r>
      <w:r w:rsidRPr="001C0FC4">
        <w:rPr>
          <w:rFonts w:eastAsia="SimSun"/>
        </w:rPr>
        <w:t>-1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695B" w:rsidRPr="001C0FC4" w14:paraId="285EE5DC" w14:textId="77777777" w:rsidTr="005B159F">
        <w:tc>
          <w:tcPr>
            <w:tcW w:w="9639" w:type="dxa"/>
            <w:gridSpan w:val="5"/>
            <w:tcBorders>
              <w:top w:val="single" w:sz="4" w:space="0" w:color="auto"/>
              <w:left w:val="single" w:sz="4" w:space="0" w:color="auto"/>
              <w:bottom w:val="single" w:sz="4" w:space="0" w:color="auto"/>
              <w:right w:val="single" w:sz="4" w:space="0" w:color="auto"/>
            </w:tcBorders>
            <w:hideMark/>
          </w:tcPr>
          <w:p w14:paraId="60C2B321" w14:textId="77777777" w:rsidR="005B695B" w:rsidRPr="001C0FC4" w:rsidRDefault="005B695B" w:rsidP="005B159F">
            <w:pPr>
              <w:pStyle w:val="TAL"/>
              <w:rPr>
                <w:rFonts w:eastAsia="SimSun"/>
              </w:rPr>
            </w:pPr>
            <w:r w:rsidRPr="001C0FC4">
              <w:rPr>
                <w:rFonts w:eastAsia="SimSun"/>
              </w:rPr>
              <w:t xml:space="preserve">Derivation Path: TS </w:t>
            </w:r>
            <w:r>
              <w:rPr>
                <w:rFonts w:eastAsia="SimSun"/>
              </w:rPr>
              <w:t>37.579</w:t>
            </w:r>
            <w:r w:rsidRPr="001C0FC4">
              <w:rPr>
                <w:rFonts w:eastAsia="SimSun"/>
              </w:rPr>
              <w:t>-1 [2], Table 5.5.2.7.2-1, condition ACCEPT-CONTACT-WITH-MEDIA-FEATURE-TAG</w:t>
            </w:r>
          </w:p>
        </w:tc>
      </w:tr>
      <w:tr w:rsidR="005B695B" w:rsidRPr="001C0FC4" w14:paraId="3F1C862E" w14:textId="77777777" w:rsidTr="005B159F">
        <w:tc>
          <w:tcPr>
            <w:tcW w:w="2835" w:type="dxa"/>
            <w:tcBorders>
              <w:top w:val="single" w:sz="4" w:space="0" w:color="auto"/>
              <w:left w:val="single" w:sz="4" w:space="0" w:color="auto"/>
              <w:bottom w:val="single" w:sz="4" w:space="0" w:color="auto"/>
              <w:right w:val="single" w:sz="4" w:space="0" w:color="auto"/>
            </w:tcBorders>
            <w:hideMark/>
          </w:tcPr>
          <w:p w14:paraId="5BA4FFD6" w14:textId="77777777" w:rsidR="005B695B" w:rsidRPr="001C0FC4" w:rsidRDefault="005B695B" w:rsidP="005B159F">
            <w:pPr>
              <w:pStyle w:val="TAH"/>
              <w:rPr>
                <w:rFonts w:eastAsia="SimSun"/>
              </w:rPr>
            </w:pPr>
            <w:r w:rsidRPr="001C0FC4">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3F7A98E" w14:textId="77777777" w:rsidR="005B695B" w:rsidRPr="001C0FC4" w:rsidRDefault="005B695B" w:rsidP="005B159F">
            <w:pPr>
              <w:pStyle w:val="TAH"/>
              <w:rPr>
                <w:rFonts w:eastAsia="SimSun"/>
              </w:rPr>
            </w:pPr>
            <w:r w:rsidRPr="001C0FC4">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F308D3F" w14:textId="77777777" w:rsidR="005B695B" w:rsidRPr="001C0FC4" w:rsidRDefault="005B695B" w:rsidP="005B159F">
            <w:pPr>
              <w:pStyle w:val="TAH"/>
              <w:rPr>
                <w:rFonts w:eastAsia="SimSun"/>
              </w:rPr>
            </w:pPr>
            <w:r w:rsidRPr="001C0FC4">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74A7697F" w14:textId="77777777" w:rsidR="005B695B" w:rsidRPr="001C0FC4" w:rsidRDefault="005B695B" w:rsidP="005B159F">
            <w:pPr>
              <w:pStyle w:val="TAH"/>
              <w:rPr>
                <w:rFonts w:eastAsia="SimSun"/>
              </w:rPr>
            </w:pPr>
            <w:r w:rsidRPr="001C0FC4">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55873581" w14:textId="77777777" w:rsidR="005B695B" w:rsidRPr="001C0FC4" w:rsidRDefault="005B695B" w:rsidP="005B159F">
            <w:pPr>
              <w:pStyle w:val="TAH"/>
              <w:rPr>
                <w:rFonts w:eastAsia="SimSun"/>
              </w:rPr>
            </w:pPr>
            <w:r w:rsidRPr="001C0FC4">
              <w:rPr>
                <w:rFonts w:eastAsia="SimSun"/>
              </w:rPr>
              <w:t>Condition</w:t>
            </w:r>
          </w:p>
        </w:tc>
      </w:tr>
      <w:tr w:rsidR="005B695B" w:rsidRPr="001C0FC4" w14:paraId="25315F2A"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44547744" w14:textId="77777777" w:rsidR="005B695B" w:rsidRPr="001C0FC4" w:rsidRDefault="005B695B" w:rsidP="005B159F">
            <w:pPr>
              <w:pStyle w:val="TAL"/>
              <w:rPr>
                <w:rFonts w:eastAsia="SimSun"/>
                <w:b/>
              </w:rPr>
            </w:pPr>
            <w:r w:rsidRPr="001C0FC4">
              <w:rPr>
                <w:rFonts w:eastAsia="SimSun"/>
                <w:b/>
              </w:rPr>
              <w:t>Message-body</w:t>
            </w:r>
          </w:p>
        </w:tc>
        <w:tc>
          <w:tcPr>
            <w:tcW w:w="2126" w:type="dxa"/>
            <w:tcBorders>
              <w:top w:val="single" w:sz="4" w:space="0" w:color="auto"/>
              <w:left w:val="single" w:sz="4" w:space="0" w:color="auto"/>
              <w:bottom w:val="single" w:sz="4" w:space="0" w:color="auto"/>
              <w:right w:val="single" w:sz="4" w:space="0" w:color="auto"/>
            </w:tcBorders>
          </w:tcPr>
          <w:p w14:paraId="77703C66" w14:textId="77777777" w:rsidR="005B695B" w:rsidRPr="001C0FC4" w:rsidRDefault="005B695B" w:rsidP="005B159F">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27CA06F3" w14:textId="77777777" w:rsidR="005B695B" w:rsidRPr="001C0FC4" w:rsidRDefault="005B695B" w:rsidP="005B159F">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0C794F5A" w14:textId="77777777" w:rsidR="005B695B" w:rsidRPr="001C0FC4" w:rsidRDefault="005B695B" w:rsidP="005B159F">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24E5F694" w14:textId="77777777" w:rsidR="005B695B" w:rsidRPr="001C0FC4" w:rsidRDefault="005B695B" w:rsidP="005B159F">
            <w:pPr>
              <w:pStyle w:val="TAL"/>
              <w:rPr>
                <w:rFonts w:eastAsia="SimSun"/>
              </w:rPr>
            </w:pPr>
          </w:p>
        </w:tc>
      </w:tr>
      <w:tr w:rsidR="005B695B" w:rsidRPr="001C0FC4" w14:paraId="680EA74D"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721C881A" w14:textId="77777777" w:rsidR="005B695B" w:rsidRPr="001C0FC4" w:rsidRDefault="005B695B" w:rsidP="005B159F">
            <w:pPr>
              <w:pStyle w:val="TAL"/>
              <w:rPr>
                <w:rFonts w:eastAsia="SimSun"/>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B9E2FFA" w14:textId="77777777" w:rsidR="005B695B" w:rsidRPr="001C0FC4" w:rsidRDefault="005B695B" w:rsidP="005B159F">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hideMark/>
          </w:tcPr>
          <w:p w14:paraId="0EA35E45" w14:textId="77777777" w:rsidR="005B695B" w:rsidRPr="001C0FC4" w:rsidRDefault="005B695B" w:rsidP="005B159F">
            <w:pPr>
              <w:pStyle w:val="TAL"/>
              <w:rPr>
                <w:rFonts w:eastAsia="SimSun"/>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2C642561" w14:textId="77777777" w:rsidR="005B695B" w:rsidRPr="001C0FC4" w:rsidRDefault="005B695B" w:rsidP="005B159F">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18FAC971" w14:textId="77777777" w:rsidR="005B695B" w:rsidRPr="001C0FC4" w:rsidRDefault="005B695B" w:rsidP="005B159F">
            <w:pPr>
              <w:pStyle w:val="TAL"/>
              <w:rPr>
                <w:rFonts w:eastAsia="SimSun"/>
              </w:rPr>
            </w:pPr>
          </w:p>
        </w:tc>
      </w:tr>
      <w:tr w:rsidR="005B695B" w:rsidRPr="001C0FC4" w14:paraId="6943D3F7"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1535181B" w14:textId="77777777" w:rsidR="005B695B" w:rsidRPr="001C0FC4" w:rsidRDefault="005B695B" w:rsidP="005B159F">
            <w:pPr>
              <w:pStyle w:val="TAL"/>
              <w:rPr>
                <w:rFonts w:eastAsia="SimSun"/>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EA8333" w14:textId="77777777" w:rsidR="005B695B" w:rsidRPr="001C0FC4" w:rsidRDefault="005B695B" w:rsidP="005B159F">
            <w:pPr>
              <w:pStyle w:val="TAL"/>
              <w:rPr>
                <w:rFonts w:eastAsia="SimSun"/>
                <w:color w:val="000000"/>
              </w:rPr>
            </w:pPr>
            <w:r w:rsidRPr="001C0FC4">
              <w:t>MCData-Info as described in Table 6.4.1.3.3-5</w:t>
            </w:r>
          </w:p>
        </w:tc>
        <w:tc>
          <w:tcPr>
            <w:tcW w:w="2126" w:type="dxa"/>
            <w:tcBorders>
              <w:top w:val="single" w:sz="4" w:space="0" w:color="auto"/>
              <w:left w:val="single" w:sz="4" w:space="0" w:color="auto"/>
              <w:bottom w:val="single" w:sz="4" w:space="0" w:color="auto"/>
              <w:right w:val="single" w:sz="4" w:space="0" w:color="auto"/>
            </w:tcBorders>
          </w:tcPr>
          <w:p w14:paraId="2FB808A1" w14:textId="77777777" w:rsidR="005B695B" w:rsidRPr="001C0FC4" w:rsidRDefault="005B695B" w:rsidP="005B159F">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422FDECE" w14:textId="77777777" w:rsidR="005B695B" w:rsidRPr="001C0FC4" w:rsidRDefault="005B695B" w:rsidP="005B159F">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1836844" w14:textId="77777777" w:rsidR="005B695B" w:rsidRPr="001C0FC4" w:rsidRDefault="005B695B" w:rsidP="005B159F">
            <w:pPr>
              <w:pStyle w:val="TAL"/>
              <w:rPr>
                <w:rFonts w:eastAsia="SimSun"/>
              </w:rPr>
            </w:pPr>
          </w:p>
        </w:tc>
      </w:tr>
    </w:tbl>
    <w:p w14:paraId="6A278DB5" w14:textId="77777777" w:rsidR="005B695B" w:rsidRPr="001C0FC4" w:rsidRDefault="005B695B" w:rsidP="005B695B"/>
    <w:p w14:paraId="0A7456F0" w14:textId="77777777" w:rsidR="005B695B" w:rsidRPr="001C0FC4" w:rsidRDefault="005B695B" w:rsidP="005B695B">
      <w:pPr>
        <w:pStyle w:val="TH"/>
        <w:rPr>
          <w:rFonts w:eastAsia="SimSun"/>
        </w:rPr>
      </w:pPr>
      <w:r w:rsidRPr="001C0FC4">
        <w:rPr>
          <w:rFonts w:eastAsia="SimSun"/>
        </w:rPr>
        <w:lastRenderedPageBreak/>
        <w:t xml:space="preserve">Table </w:t>
      </w:r>
      <w:r w:rsidRPr="001C0FC4">
        <w:t>6.4.1.3.3-5</w:t>
      </w:r>
      <w:r w:rsidRPr="001C0FC4">
        <w:rPr>
          <w:rFonts w:eastAsia="SimSun"/>
        </w:rPr>
        <w:t xml:space="preserve">: MCData-Info in SIP MESSAGE (Table </w:t>
      </w:r>
      <w:r w:rsidRPr="001C0FC4">
        <w:t>6.4.1.3.3-4</w:t>
      </w:r>
      <w:r w:rsidRPr="001C0FC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695B" w:rsidRPr="001C0FC4" w14:paraId="77391B30" w14:textId="77777777" w:rsidTr="005B159F">
        <w:tc>
          <w:tcPr>
            <w:tcW w:w="9645" w:type="dxa"/>
            <w:gridSpan w:val="5"/>
            <w:tcBorders>
              <w:top w:val="single" w:sz="4" w:space="0" w:color="auto"/>
              <w:left w:val="single" w:sz="4" w:space="0" w:color="auto"/>
              <w:bottom w:val="single" w:sz="4" w:space="0" w:color="auto"/>
              <w:right w:val="single" w:sz="4" w:space="0" w:color="auto"/>
            </w:tcBorders>
            <w:hideMark/>
          </w:tcPr>
          <w:p w14:paraId="2C37E42B" w14:textId="77777777" w:rsidR="005B695B" w:rsidRPr="001C0FC4" w:rsidRDefault="005B695B" w:rsidP="005B159F">
            <w:pPr>
              <w:pStyle w:val="TAL"/>
              <w:rPr>
                <w:rFonts w:eastAsia="SimSun"/>
              </w:rPr>
            </w:pPr>
            <w:r w:rsidRPr="001C0FC4">
              <w:rPr>
                <w:rFonts w:eastAsia="SimSun"/>
              </w:rPr>
              <w:t xml:space="preserve">Derivation Path: TS </w:t>
            </w:r>
            <w:r>
              <w:rPr>
                <w:rFonts w:eastAsia="SimSun"/>
              </w:rPr>
              <w:t>37.579</w:t>
            </w:r>
            <w:r w:rsidRPr="001C0FC4">
              <w:rPr>
                <w:rFonts w:eastAsia="SimSun"/>
              </w:rPr>
              <w:t>-1 [2], Table 5.5.3.2.2-3</w:t>
            </w:r>
          </w:p>
        </w:tc>
      </w:tr>
      <w:tr w:rsidR="005B695B" w:rsidRPr="001C0FC4" w14:paraId="39470956"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64D4EAE9" w14:textId="77777777" w:rsidR="005B695B" w:rsidRPr="001C0FC4" w:rsidRDefault="005B695B" w:rsidP="005B159F">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744CAD4" w14:textId="77777777" w:rsidR="005B695B" w:rsidRPr="001C0FC4" w:rsidRDefault="005B695B" w:rsidP="005B159F">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5260D39" w14:textId="77777777" w:rsidR="005B695B" w:rsidRPr="001C0FC4" w:rsidRDefault="005B695B" w:rsidP="005B159F">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1FD5EDE5" w14:textId="77777777" w:rsidR="005B695B" w:rsidRPr="001C0FC4" w:rsidRDefault="005B695B" w:rsidP="005B159F">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6D1427C8" w14:textId="77777777" w:rsidR="005B695B" w:rsidRPr="001C0FC4" w:rsidRDefault="005B695B" w:rsidP="005B159F">
            <w:pPr>
              <w:pStyle w:val="TAH"/>
              <w:rPr>
                <w:rFonts w:eastAsia="SimSun"/>
              </w:rPr>
            </w:pPr>
            <w:r w:rsidRPr="001C0FC4">
              <w:rPr>
                <w:rFonts w:eastAsia="SimSun"/>
              </w:rPr>
              <w:t>Condition</w:t>
            </w:r>
          </w:p>
        </w:tc>
      </w:tr>
      <w:tr w:rsidR="005B695B" w:rsidRPr="001C0FC4" w14:paraId="17E8D4F6"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753DEE72" w14:textId="77777777" w:rsidR="005B695B" w:rsidRPr="001C0FC4" w:rsidRDefault="005B695B" w:rsidP="005B159F">
            <w:pPr>
              <w:pStyle w:val="TAL"/>
              <w:rPr>
                <w:rFonts w:eastAsia="SimSun"/>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63F1932F" w14:textId="77777777" w:rsidR="005B695B" w:rsidRPr="001C0FC4" w:rsidRDefault="005B695B" w:rsidP="005B159F">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5A85102" w14:textId="77777777" w:rsidR="005B695B" w:rsidRPr="001C0FC4" w:rsidRDefault="005B695B" w:rsidP="005B159F">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653898E2"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74E0A2A" w14:textId="77777777" w:rsidR="005B695B" w:rsidRPr="001C0FC4" w:rsidRDefault="005B695B" w:rsidP="005B159F">
            <w:pPr>
              <w:pStyle w:val="TAL"/>
              <w:rPr>
                <w:rFonts w:eastAsia="SimSun"/>
              </w:rPr>
            </w:pPr>
          </w:p>
        </w:tc>
      </w:tr>
      <w:tr w:rsidR="005B695B" w:rsidRPr="001C0FC4" w14:paraId="714EA642"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5A3EA3D4" w14:textId="77777777" w:rsidR="005B695B" w:rsidRPr="001C0FC4" w:rsidRDefault="005B695B" w:rsidP="005B159F">
            <w:pPr>
              <w:pStyle w:val="TAL"/>
              <w:rPr>
                <w:rFonts w:eastAsia="SimSun"/>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301FDA47" w14:textId="77777777" w:rsidR="005B695B" w:rsidRPr="001C0FC4" w:rsidRDefault="005B695B" w:rsidP="005B159F">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51059C99" w14:textId="77777777" w:rsidR="005B695B" w:rsidRPr="001C0FC4" w:rsidRDefault="005B695B" w:rsidP="005B159F">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F558C5F"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FF6FCD7" w14:textId="77777777" w:rsidR="005B695B" w:rsidRPr="001C0FC4" w:rsidRDefault="005B695B" w:rsidP="005B159F">
            <w:pPr>
              <w:pStyle w:val="TAL"/>
              <w:rPr>
                <w:rFonts w:eastAsia="SimSun"/>
              </w:rPr>
            </w:pPr>
          </w:p>
        </w:tc>
      </w:tr>
      <w:tr w:rsidR="005B695B" w:rsidRPr="001C0FC4" w14:paraId="7C48137B"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714D3061" w14:textId="77777777" w:rsidR="005B695B" w:rsidRPr="001C0FC4" w:rsidRDefault="005B695B" w:rsidP="005B159F">
            <w:pPr>
              <w:pStyle w:val="TAL"/>
              <w:rPr>
                <w:rFonts w:eastAsia="SimSun"/>
              </w:rPr>
            </w:pPr>
            <w:r w:rsidRPr="001C0FC4">
              <w:rPr>
                <w:rFonts w:eastAsia="SimSun"/>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3945E390" w14:textId="77777777" w:rsidR="005B695B" w:rsidRPr="001C0FC4" w:rsidRDefault="005B695B" w:rsidP="005B159F">
            <w:pPr>
              <w:pStyle w:val="TAL"/>
              <w:rPr>
                <w:rFonts w:eastAsia="SimSun"/>
              </w:rPr>
            </w:pPr>
            <w:r w:rsidRPr="001C0FC4">
              <w:rPr>
                <w:rFonts w:eastAsia="SimSun"/>
              </w:rPr>
              <w:t>not present</w:t>
            </w:r>
          </w:p>
        </w:tc>
        <w:tc>
          <w:tcPr>
            <w:tcW w:w="2127" w:type="dxa"/>
            <w:tcBorders>
              <w:top w:val="single" w:sz="4" w:space="0" w:color="auto"/>
              <w:left w:val="single" w:sz="4" w:space="0" w:color="auto"/>
              <w:bottom w:val="single" w:sz="4" w:space="0" w:color="auto"/>
              <w:right w:val="single" w:sz="4" w:space="0" w:color="auto"/>
            </w:tcBorders>
          </w:tcPr>
          <w:p w14:paraId="4937DB8F" w14:textId="77777777" w:rsidR="005B695B" w:rsidRPr="001C0FC4" w:rsidRDefault="005B695B" w:rsidP="005B159F">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7EEEEB64"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EC9517E" w14:textId="77777777" w:rsidR="005B695B" w:rsidRPr="001C0FC4" w:rsidRDefault="005B695B" w:rsidP="005B159F">
            <w:pPr>
              <w:pStyle w:val="TAL"/>
              <w:rPr>
                <w:rFonts w:eastAsia="SimSun"/>
              </w:rPr>
            </w:pPr>
          </w:p>
        </w:tc>
      </w:tr>
      <w:tr w:rsidR="005B695B" w:rsidRPr="001C0FC4" w14:paraId="13E0344D"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7420452D" w14:textId="77777777" w:rsidR="005B695B" w:rsidRPr="001C0FC4" w:rsidRDefault="005B695B" w:rsidP="005B159F">
            <w:pPr>
              <w:pStyle w:val="TAL"/>
            </w:pPr>
            <w:r w:rsidRPr="001C0FC4">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150AB3FB" w14:textId="77777777" w:rsidR="005B695B" w:rsidRPr="001C0FC4" w:rsidRDefault="005B695B" w:rsidP="005B159F">
            <w:pPr>
              <w:pStyle w:val="TAL"/>
            </w:pPr>
            <w:r w:rsidRPr="001C0FC4">
              <w:rPr>
                <w:rFonts w:eastAsia="SimSun"/>
              </w:rPr>
              <w:t>Encrypted &lt;alert-ind&gt; with mcdataBoolean set to true</w:t>
            </w:r>
          </w:p>
        </w:tc>
        <w:tc>
          <w:tcPr>
            <w:tcW w:w="2127" w:type="dxa"/>
            <w:tcBorders>
              <w:top w:val="single" w:sz="4" w:space="0" w:color="auto"/>
              <w:left w:val="single" w:sz="4" w:space="0" w:color="auto"/>
              <w:bottom w:val="single" w:sz="4" w:space="0" w:color="auto"/>
              <w:right w:val="single" w:sz="4" w:space="0" w:color="auto"/>
            </w:tcBorders>
            <w:hideMark/>
          </w:tcPr>
          <w:p w14:paraId="56A7558F" w14:textId="77777777" w:rsidR="005B695B" w:rsidRPr="001C0FC4" w:rsidRDefault="005B695B" w:rsidP="005B159F">
            <w:pPr>
              <w:pStyle w:val="TAL"/>
              <w:rPr>
                <w:rFonts w:eastAsia="SimSun"/>
              </w:rPr>
            </w:pPr>
            <w:r w:rsidRPr="001C0FC4">
              <w:rPr>
                <w:rFonts w:eastAsia="SimSun"/>
              </w:rPr>
              <w:t xml:space="preserve">Encryption according to NOTE 1 in TS </w:t>
            </w:r>
            <w:r>
              <w:rPr>
                <w:rFonts w:eastAsia="SimSun"/>
              </w:rPr>
              <w:t>37.579</w:t>
            </w:r>
            <w:r w:rsidRPr="001C0FC4">
              <w:rPr>
                <w:rFonts w:eastAsia="SimSun"/>
              </w:rPr>
              <w:t>-1 [2] Table 5.5.3.2.2-3</w:t>
            </w:r>
          </w:p>
        </w:tc>
        <w:tc>
          <w:tcPr>
            <w:tcW w:w="1419" w:type="dxa"/>
            <w:tcBorders>
              <w:top w:val="single" w:sz="4" w:space="0" w:color="auto"/>
              <w:left w:val="single" w:sz="4" w:space="0" w:color="auto"/>
              <w:bottom w:val="single" w:sz="4" w:space="0" w:color="auto"/>
              <w:right w:val="single" w:sz="4" w:space="0" w:color="auto"/>
            </w:tcBorders>
          </w:tcPr>
          <w:p w14:paraId="6C8A43AF"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F5390A1" w14:textId="77777777" w:rsidR="005B695B" w:rsidRPr="001C0FC4" w:rsidRDefault="005B695B" w:rsidP="005B159F">
            <w:pPr>
              <w:pStyle w:val="TAL"/>
              <w:rPr>
                <w:rFonts w:eastAsia="SimSun"/>
              </w:rPr>
            </w:pPr>
          </w:p>
        </w:tc>
      </w:tr>
      <w:tr w:rsidR="005B695B" w:rsidRPr="001C0FC4" w14:paraId="697AB0D1"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1B433036" w14:textId="77777777" w:rsidR="005B695B" w:rsidRPr="001C0FC4" w:rsidRDefault="005B695B" w:rsidP="005B159F">
            <w:pPr>
              <w:pStyle w:val="TAL"/>
            </w:pPr>
            <w:r w:rsidRPr="001C0FC4">
              <w:rPr>
                <w:rFonts w:eastAsia="SimSun"/>
              </w:rPr>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14:paraId="7B9D50F8" w14:textId="77777777" w:rsidR="005B695B" w:rsidRPr="001C0FC4" w:rsidRDefault="005B695B" w:rsidP="005B159F">
            <w:pPr>
              <w:pStyle w:val="TAL"/>
            </w:pPr>
            <w:r w:rsidRPr="001C0FC4">
              <w:rPr>
                <w:rFonts w:eastAsia="SimSun"/>
              </w:rPr>
              <w:t>Encrypted &lt;mcdata-client-id&gt; with mcdataString set to the client-id as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5D3833A0" w14:textId="77777777" w:rsidR="005B695B" w:rsidRPr="001C0FC4" w:rsidRDefault="005B695B" w:rsidP="005B159F">
            <w:pPr>
              <w:pStyle w:val="TAL"/>
              <w:rPr>
                <w:rFonts w:eastAsia="SimSun"/>
              </w:rPr>
            </w:pPr>
            <w:r w:rsidRPr="001C0FC4">
              <w:rPr>
                <w:rFonts w:eastAsia="SimSun"/>
              </w:rPr>
              <w:t xml:space="preserve">Encryption according to NOTE 1 in TS </w:t>
            </w:r>
            <w:r>
              <w:rPr>
                <w:rFonts w:eastAsia="SimSun"/>
              </w:rPr>
              <w:t>37.579</w:t>
            </w:r>
            <w:r w:rsidRPr="001C0FC4">
              <w:rPr>
                <w:rFonts w:eastAsia="SimSun"/>
              </w:rPr>
              <w:t>-1 [2] Table 5.5.3.2.2-3</w:t>
            </w:r>
          </w:p>
        </w:tc>
        <w:tc>
          <w:tcPr>
            <w:tcW w:w="1419" w:type="dxa"/>
            <w:tcBorders>
              <w:top w:val="single" w:sz="4" w:space="0" w:color="auto"/>
              <w:left w:val="single" w:sz="4" w:space="0" w:color="auto"/>
              <w:bottom w:val="single" w:sz="4" w:space="0" w:color="auto"/>
              <w:right w:val="single" w:sz="4" w:space="0" w:color="auto"/>
            </w:tcBorders>
          </w:tcPr>
          <w:p w14:paraId="502172F1"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E435E05" w14:textId="77777777" w:rsidR="005B695B" w:rsidRPr="001C0FC4" w:rsidRDefault="005B695B" w:rsidP="005B159F">
            <w:pPr>
              <w:pStyle w:val="TAL"/>
              <w:rPr>
                <w:rFonts w:eastAsia="SimSun"/>
              </w:rPr>
            </w:pPr>
          </w:p>
        </w:tc>
      </w:tr>
      <w:tr w:rsidR="005B695B" w:rsidRPr="001C0FC4" w14:paraId="74C3A111" w14:textId="77777777" w:rsidTr="005B159F">
        <w:tc>
          <w:tcPr>
            <w:tcW w:w="2837" w:type="dxa"/>
            <w:tcBorders>
              <w:top w:val="single" w:sz="4" w:space="0" w:color="auto"/>
              <w:left w:val="single" w:sz="4" w:space="0" w:color="auto"/>
              <w:bottom w:val="single" w:sz="4" w:space="0" w:color="auto"/>
              <w:right w:val="single" w:sz="4" w:space="0" w:color="auto"/>
            </w:tcBorders>
            <w:vAlign w:val="center"/>
          </w:tcPr>
          <w:p w14:paraId="22DE3B50" w14:textId="77777777" w:rsidR="005B695B" w:rsidRPr="001C0FC4" w:rsidRDefault="005B695B" w:rsidP="005B159F">
            <w:pPr>
              <w:pStyle w:val="TAL"/>
              <w:rPr>
                <w:rFonts w:eastAsia="SimSun"/>
              </w:rPr>
            </w:pPr>
            <w:r w:rsidRPr="001C0FC4">
              <w:rPr>
                <w:rFonts w:eastAsia="SimSun"/>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4296296E" w14:textId="77777777" w:rsidR="005B695B" w:rsidRPr="001C0FC4" w:rsidRDefault="005B695B" w:rsidP="005B159F">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5C031BD" w14:textId="77777777" w:rsidR="005B695B" w:rsidRPr="001C0FC4" w:rsidRDefault="005B695B" w:rsidP="005B159F">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940CBCC"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5D70410" w14:textId="77777777" w:rsidR="005B695B" w:rsidRPr="001C0FC4" w:rsidRDefault="005B695B" w:rsidP="005B159F">
            <w:pPr>
              <w:pStyle w:val="TAL"/>
              <w:rPr>
                <w:rFonts w:eastAsia="SimSun"/>
              </w:rPr>
            </w:pPr>
          </w:p>
        </w:tc>
      </w:tr>
      <w:tr w:rsidR="005B695B" w:rsidRPr="001C0FC4" w14:paraId="2C5E9FC5"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1006FF6A" w14:textId="77777777" w:rsidR="005B695B" w:rsidRPr="001C0FC4" w:rsidRDefault="005B695B" w:rsidP="005B159F">
            <w:pPr>
              <w:pStyle w:val="TAL"/>
            </w:pPr>
            <w:r w:rsidRPr="001C0FC4">
              <w:rPr>
                <w:rFonts w:eastAsia="SimSun"/>
              </w:rPr>
              <w:t xml:space="preserve">     alert-ind-rcvd</w:t>
            </w:r>
          </w:p>
        </w:tc>
        <w:tc>
          <w:tcPr>
            <w:tcW w:w="2127" w:type="dxa"/>
            <w:tcBorders>
              <w:top w:val="single" w:sz="4" w:space="0" w:color="auto"/>
              <w:left w:val="single" w:sz="4" w:space="0" w:color="auto"/>
              <w:bottom w:val="single" w:sz="4" w:space="0" w:color="auto"/>
              <w:right w:val="single" w:sz="4" w:space="0" w:color="auto"/>
            </w:tcBorders>
            <w:hideMark/>
          </w:tcPr>
          <w:p w14:paraId="77815142" w14:textId="77777777" w:rsidR="005B695B" w:rsidRPr="001C0FC4" w:rsidRDefault="005B695B" w:rsidP="005B159F">
            <w:pPr>
              <w:pStyle w:val="TAL"/>
            </w:pPr>
            <w:r w:rsidRPr="001C0FC4">
              <w:rPr>
                <w:rFonts w:eastAsia="SimSun"/>
              </w:rPr>
              <w:t>mcdataBoolean set to true</w:t>
            </w:r>
          </w:p>
        </w:tc>
        <w:tc>
          <w:tcPr>
            <w:tcW w:w="2127" w:type="dxa"/>
            <w:tcBorders>
              <w:top w:val="single" w:sz="4" w:space="0" w:color="auto"/>
              <w:left w:val="single" w:sz="4" w:space="0" w:color="auto"/>
              <w:bottom w:val="single" w:sz="4" w:space="0" w:color="auto"/>
              <w:right w:val="single" w:sz="4" w:space="0" w:color="auto"/>
            </w:tcBorders>
          </w:tcPr>
          <w:p w14:paraId="37174351" w14:textId="77777777" w:rsidR="005B695B" w:rsidRPr="001C0FC4" w:rsidRDefault="005B695B" w:rsidP="005B159F">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127E5B76"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48779F6" w14:textId="77777777" w:rsidR="005B695B" w:rsidRPr="001C0FC4" w:rsidRDefault="005B695B" w:rsidP="005B159F">
            <w:pPr>
              <w:pStyle w:val="TAL"/>
              <w:rPr>
                <w:rFonts w:eastAsia="SimSun"/>
              </w:rPr>
            </w:pPr>
          </w:p>
        </w:tc>
      </w:tr>
    </w:tbl>
    <w:p w14:paraId="45241465" w14:textId="77777777" w:rsidR="005B695B" w:rsidRPr="001C0FC4" w:rsidRDefault="005B695B" w:rsidP="005B695B"/>
    <w:p w14:paraId="142F39A4" w14:textId="77777777" w:rsidR="005B695B" w:rsidRPr="001C0FC4" w:rsidRDefault="005B695B" w:rsidP="005B695B">
      <w:pPr>
        <w:pStyle w:val="TH"/>
      </w:pPr>
      <w:r w:rsidRPr="001C0FC4">
        <w:t xml:space="preserve">Table 6.4.1.3.3-6: SIP MESSAGE from the UE (step 5, Table 6.4.1.3.2-1; </w:t>
      </w:r>
      <w:r w:rsidRPr="001C0FC4">
        <w:br/>
        <w:t xml:space="preserve">step 2, TS </w:t>
      </w:r>
      <w:r>
        <w:t>37.579</w:t>
      </w:r>
      <w:r w:rsidRPr="001C0FC4">
        <w:t>-1 [2] Table 5.3.30.3-1)</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5B695B" w:rsidRPr="001C0FC4" w14:paraId="3DBC91B7" w14:textId="77777777" w:rsidTr="005B159F">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72C2FEF9" w14:textId="77777777" w:rsidR="005B695B" w:rsidRPr="001C0FC4" w:rsidRDefault="005B695B" w:rsidP="005B159F">
            <w:pPr>
              <w:pStyle w:val="TAL"/>
            </w:pPr>
            <w:r w:rsidRPr="001C0FC4">
              <w:t xml:space="preserve">Derivation Path: TS </w:t>
            </w:r>
            <w:r>
              <w:t>37.579</w:t>
            </w:r>
            <w:r w:rsidRPr="001C0FC4">
              <w:t>-1 [2], Table 5.5.2.7.1-1</w:t>
            </w:r>
          </w:p>
        </w:tc>
      </w:tr>
      <w:tr w:rsidR="005B695B" w:rsidRPr="001C0FC4" w14:paraId="6C80C776" w14:textId="77777777" w:rsidTr="005B159F">
        <w:tc>
          <w:tcPr>
            <w:tcW w:w="2830" w:type="dxa"/>
            <w:tcBorders>
              <w:top w:val="single" w:sz="4" w:space="0" w:color="auto"/>
              <w:left w:val="single" w:sz="4" w:space="0" w:color="auto"/>
              <w:bottom w:val="single" w:sz="4" w:space="0" w:color="auto"/>
              <w:right w:val="single" w:sz="4" w:space="0" w:color="auto"/>
            </w:tcBorders>
            <w:hideMark/>
          </w:tcPr>
          <w:p w14:paraId="062EEBAE" w14:textId="77777777" w:rsidR="005B695B" w:rsidRPr="001C0FC4" w:rsidRDefault="005B695B" w:rsidP="005B159F">
            <w:pPr>
              <w:pStyle w:val="TAH"/>
            </w:pPr>
            <w:r w:rsidRPr="001C0FC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142FA7" w14:textId="77777777" w:rsidR="005B695B" w:rsidRPr="001C0FC4" w:rsidRDefault="005B695B" w:rsidP="005B159F">
            <w:pPr>
              <w:pStyle w:val="TAH"/>
            </w:pPr>
            <w:r w:rsidRPr="001C0FC4">
              <w:t>Value/remark</w:t>
            </w:r>
          </w:p>
        </w:tc>
        <w:tc>
          <w:tcPr>
            <w:tcW w:w="1985" w:type="dxa"/>
            <w:tcBorders>
              <w:top w:val="single" w:sz="4" w:space="0" w:color="auto"/>
              <w:left w:val="single" w:sz="4" w:space="0" w:color="auto"/>
              <w:bottom w:val="single" w:sz="4" w:space="0" w:color="auto"/>
              <w:right w:val="single" w:sz="4" w:space="0" w:color="auto"/>
            </w:tcBorders>
            <w:hideMark/>
          </w:tcPr>
          <w:p w14:paraId="0E74F16A" w14:textId="77777777" w:rsidR="005B695B" w:rsidRPr="001C0FC4" w:rsidRDefault="005B695B" w:rsidP="005B159F">
            <w:pPr>
              <w:pStyle w:val="TAH"/>
            </w:pPr>
            <w:r w:rsidRPr="001C0FC4">
              <w:t>Comment</w:t>
            </w:r>
          </w:p>
        </w:tc>
        <w:tc>
          <w:tcPr>
            <w:tcW w:w="1417" w:type="dxa"/>
            <w:tcBorders>
              <w:top w:val="single" w:sz="4" w:space="0" w:color="auto"/>
              <w:left w:val="single" w:sz="4" w:space="0" w:color="auto"/>
              <w:bottom w:val="single" w:sz="4" w:space="0" w:color="auto"/>
              <w:right w:val="single" w:sz="4" w:space="0" w:color="auto"/>
            </w:tcBorders>
            <w:hideMark/>
          </w:tcPr>
          <w:p w14:paraId="375E1785" w14:textId="77777777" w:rsidR="005B695B" w:rsidRPr="001C0FC4" w:rsidRDefault="005B695B" w:rsidP="005B159F">
            <w:pPr>
              <w:pStyle w:val="TAH"/>
            </w:pPr>
            <w:r w:rsidRPr="001C0FC4">
              <w:t>Reference</w:t>
            </w:r>
          </w:p>
        </w:tc>
        <w:tc>
          <w:tcPr>
            <w:tcW w:w="1276" w:type="dxa"/>
            <w:tcBorders>
              <w:top w:val="single" w:sz="4" w:space="0" w:color="auto"/>
              <w:left w:val="single" w:sz="4" w:space="0" w:color="auto"/>
              <w:bottom w:val="single" w:sz="4" w:space="0" w:color="auto"/>
              <w:right w:val="single" w:sz="4" w:space="0" w:color="auto"/>
            </w:tcBorders>
            <w:hideMark/>
          </w:tcPr>
          <w:p w14:paraId="2FB92302" w14:textId="77777777" w:rsidR="005B695B" w:rsidRPr="001C0FC4" w:rsidRDefault="005B695B" w:rsidP="005B159F">
            <w:pPr>
              <w:pStyle w:val="TAH"/>
            </w:pPr>
            <w:r w:rsidRPr="001C0FC4">
              <w:t>Condition</w:t>
            </w:r>
          </w:p>
        </w:tc>
      </w:tr>
      <w:tr w:rsidR="005B695B" w:rsidRPr="001C0FC4" w14:paraId="527AE536" w14:textId="77777777" w:rsidTr="005B159F">
        <w:tc>
          <w:tcPr>
            <w:tcW w:w="2830" w:type="dxa"/>
            <w:tcBorders>
              <w:top w:val="single" w:sz="4" w:space="0" w:color="auto"/>
              <w:left w:val="single" w:sz="4" w:space="0" w:color="auto"/>
              <w:bottom w:val="single" w:sz="4" w:space="0" w:color="auto"/>
              <w:right w:val="single" w:sz="4" w:space="0" w:color="auto"/>
            </w:tcBorders>
            <w:vAlign w:val="center"/>
            <w:hideMark/>
          </w:tcPr>
          <w:p w14:paraId="2370DB80" w14:textId="77777777" w:rsidR="005B695B" w:rsidRPr="001C0FC4" w:rsidRDefault="005B695B" w:rsidP="005B159F">
            <w:pPr>
              <w:pStyle w:val="TAL"/>
              <w:rPr>
                <w:b/>
              </w:rPr>
            </w:pPr>
            <w:r w:rsidRPr="001C0FC4">
              <w:rPr>
                <w:b/>
              </w:rPr>
              <w:t>Message-body</w:t>
            </w:r>
          </w:p>
        </w:tc>
        <w:tc>
          <w:tcPr>
            <w:tcW w:w="2268" w:type="dxa"/>
            <w:tcBorders>
              <w:top w:val="single" w:sz="4" w:space="0" w:color="auto"/>
              <w:left w:val="single" w:sz="4" w:space="0" w:color="auto"/>
              <w:bottom w:val="single" w:sz="4" w:space="0" w:color="auto"/>
              <w:right w:val="single" w:sz="4" w:space="0" w:color="auto"/>
            </w:tcBorders>
          </w:tcPr>
          <w:p w14:paraId="3BA18B0D" w14:textId="77777777" w:rsidR="005B695B" w:rsidRPr="001C0FC4" w:rsidRDefault="005B695B" w:rsidP="005B159F">
            <w:pPr>
              <w:pStyle w:val="TAL"/>
            </w:pPr>
          </w:p>
        </w:tc>
        <w:tc>
          <w:tcPr>
            <w:tcW w:w="1985" w:type="dxa"/>
            <w:tcBorders>
              <w:top w:val="single" w:sz="4" w:space="0" w:color="auto"/>
              <w:left w:val="single" w:sz="4" w:space="0" w:color="auto"/>
              <w:bottom w:val="single" w:sz="4" w:space="0" w:color="auto"/>
              <w:right w:val="single" w:sz="4" w:space="0" w:color="auto"/>
            </w:tcBorders>
          </w:tcPr>
          <w:p w14:paraId="3F604B7D" w14:textId="77777777" w:rsidR="005B695B" w:rsidRPr="001C0FC4" w:rsidRDefault="005B695B" w:rsidP="005B159F">
            <w:pPr>
              <w:pStyle w:val="TAL"/>
            </w:pPr>
          </w:p>
        </w:tc>
        <w:tc>
          <w:tcPr>
            <w:tcW w:w="1417" w:type="dxa"/>
            <w:tcBorders>
              <w:top w:val="single" w:sz="4" w:space="0" w:color="auto"/>
              <w:left w:val="single" w:sz="4" w:space="0" w:color="auto"/>
              <w:bottom w:val="single" w:sz="4" w:space="0" w:color="auto"/>
              <w:right w:val="single" w:sz="4" w:space="0" w:color="auto"/>
            </w:tcBorders>
          </w:tcPr>
          <w:p w14:paraId="6C3CC51C" w14:textId="77777777" w:rsidR="005B695B" w:rsidRPr="001C0FC4" w:rsidRDefault="005B695B" w:rsidP="005B159F">
            <w:pPr>
              <w:pStyle w:val="TAL"/>
            </w:pPr>
          </w:p>
        </w:tc>
        <w:tc>
          <w:tcPr>
            <w:tcW w:w="1276" w:type="dxa"/>
            <w:tcBorders>
              <w:top w:val="single" w:sz="4" w:space="0" w:color="auto"/>
              <w:left w:val="single" w:sz="4" w:space="0" w:color="auto"/>
              <w:bottom w:val="single" w:sz="4" w:space="0" w:color="auto"/>
              <w:right w:val="single" w:sz="4" w:space="0" w:color="auto"/>
            </w:tcBorders>
          </w:tcPr>
          <w:p w14:paraId="7262C70B" w14:textId="77777777" w:rsidR="005B695B" w:rsidRPr="001C0FC4" w:rsidRDefault="005B695B" w:rsidP="005B159F">
            <w:pPr>
              <w:pStyle w:val="TAL"/>
            </w:pPr>
          </w:p>
        </w:tc>
      </w:tr>
      <w:tr w:rsidR="005B695B" w:rsidRPr="001C0FC4" w14:paraId="6CBB306B" w14:textId="77777777" w:rsidTr="005B159F">
        <w:tc>
          <w:tcPr>
            <w:tcW w:w="2830" w:type="dxa"/>
            <w:tcBorders>
              <w:top w:val="single" w:sz="4" w:space="0" w:color="auto"/>
              <w:left w:val="single" w:sz="4" w:space="0" w:color="auto"/>
              <w:bottom w:val="single" w:sz="4" w:space="0" w:color="auto"/>
              <w:right w:val="single" w:sz="4" w:space="0" w:color="auto"/>
            </w:tcBorders>
            <w:vAlign w:val="center"/>
            <w:hideMark/>
          </w:tcPr>
          <w:p w14:paraId="4FB817F7" w14:textId="77777777" w:rsidR="005B695B" w:rsidRPr="001C0FC4" w:rsidRDefault="005B695B" w:rsidP="005B159F">
            <w:pPr>
              <w:pStyle w:val="TAL"/>
              <w:rPr>
                <w:b/>
              </w:rPr>
            </w:pPr>
            <w:r w:rsidRPr="001C0FC4">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647C4648" w14:textId="77777777" w:rsidR="005B695B" w:rsidRPr="001C0FC4" w:rsidRDefault="005B695B" w:rsidP="005B159F">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EA1130C" w14:textId="77777777" w:rsidR="005B695B" w:rsidRPr="001C0FC4" w:rsidRDefault="005B695B" w:rsidP="005B159F">
            <w:pPr>
              <w:pStyle w:val="TAL"/>
              <w:rPr>
                <w:b/>
              </w:rPr>
            </w:pPr>
            <w:r w:rsidRPr="001C0FC4">
              <w:rPr>
                <w:b/>
              </w:rPr>
              <w:t>MCData-Info</w:t>
            </w:r>
          </w:p>
        </w:tc>
        <w:tc>
          <w:tcPr>
            <w:tcW w:w="1417" w:type="dxa"/>
            <w:tcBorders>
              <w:top w:val="single" w:sz="4" w:space="0" w:color="auto"/>
              <w:left w:val="single" w:sz="4" w:space="0" w:color="auto"/>
              <w:bottom w:val="single" w:sz="4" w:space="0" w:color="auto"/>
              <w:right w:val="single" w:sz="4" w:space="0" w:color="auto"/>
            </w:tcBorders>
          </w:tcPr>
          <w:p w14:paraId="5464737F" w14:textId="77777777" w:rsidR="005B695B" w:rsidRPr="001C0FC4" w:rsidRDefault="005B695B" w:rsidP="005B159F">
            <w:pPr>
              <w:pStyle w:val="TAL"/>
            </w:pPr>
          </w:p>
        </w:tc>
        <w:tc>
          <w:tcPr>
            <w:tcW w:w="1276" w:type="dxa"/>
            <w:tcBorders>
              <w:top w:val="single" w:sz="4" w:space="0" w:color="auto"/>
              <w:left w:val="single" w:sz="4" w:space="0" w:color="auto"/>
              <w:bottom w:val="single" w:sz="4" w:space="0" w:color="auto"/>
              <w:right w:val="single" w:sz="4" w:space="0" w:color="auto"/>
            </w:tcBorders>
            <w:vAlign w:val="bottom"/>
          </w:tcPr>
          <w:p w14:paraId="2CAFBB8F" w14:textId="77777777" w:rsidR="005B695B" w:rsidRPr="001C0FC4" w:rsidRDefault="005B695B" w:rsidP="005B159F">
            <w:pPr>
              <w:pStyle w:val="TAL"/>
            </w:pPr>
          </w:p>
        </w:tc>
      </w:tr>
      <w:tr w:rsidR="005B695B" w:rsidRPr="001C0FC4" w14:paraId="7E4E8C35" w14:textId="77777777" w:rsidTr="005B159F">
        <w:tc>
          <w:tcPr>
            <w:tcW w:w="2830" w:type="dxa"/>
            <w:tcBorders>
              <w:top w:val="single" w:sz="4" w:space="0" w:color="auto"/>
              <w:left w:val="single" w:sz="4" w:space="0" w:color="auto"/>
              <w:bottom w:val="single" w:sz="4" w:space="0" w:color="auto"/>
              <w:right w:val="single" w:sz="4" w:space="0" w:color="auto"/>
            </w:tcBorders>
            <w:vAlign w:val="center"/>
            <w:hideMark/>
          </w:tcPr>
          <w:p w14:paraId="643D600C" w14:textId="77777777" w:rsidR="005B695B" w:rsidRPr="001C0FC4" w:rsidRDefault="005B695B" w:rsidP="005B159F">
            <w:pPr>
              <w:pStyle w:val="TAL"/>
            </w:pPr>
            <w:r w:rsidRPr="001C0FC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9A8AD9" w14:textId="77777777" w:rsidR="005B695B" w:rsidRPr="001C0FC4" w:rsidRDefault="005B695B" w:rsidP="005B159F">
            <w:pPr>
              <w:pStyle w:val="TAL"/>
            </w:pPr>
            <w:r w:rsidRPr="001C0FC4">
              <w:t>MCData-Info as described in Table 6.4.1.3.3-7</w:t>
            </w:r>
          </w:p>
        </w:tc>
        <w:tc>
          <w:tcPr>
            <w:tcW w:w="1985" w:type="dxa"/>
            <w:tcBorders>
              <w:top w:val="single" w:sz="4" w:space="0" w:color="auto"/>
              <w:left w:val="single" w:sz="4" w:space="0" w:color="auto"/>
              <w:bottom w:val="single" w:sz="4" w:space="0" w:color="auto"/>
              <w:right w:val="single" w:sz="4" w:space="0" w:color="auto"/>
            </w:tcBorders>
          </w:tcPr>
          <w:p w14:paraId="40CD5C2E" w14:textId="77777777" w:rsidR="005B695B" w:rsidRPr="001C0FC4" w:rsidRDefault="005B695B" w:rsidP="005B159F">
            <w:pPr>
              <w:pStyle w:val="TAL"/>
            </w:pPr>
          </w:p>
        </w:tc>
        <w:tc>
          <w:tcPr>
            <w:tcW w:w="1417" w:type="dxa"/>
            <w:tcBorders>
              <w:top w:val="single" w:sz="4" w:space="0" w:color="auto"/>
              <w:left w:val="single" w:sz="4" w:space="0" w:color="auto"/>
              <w:bottom w:val="single" w:sz="4" w:space="0" w:color="auto"/>
              <w:right w:val="single" w:sz="4" w:space="0" w:color="auto"/>
            </w:tcBorders>
          </w:tcPr>
          <w:p w14:paraId="21563724" w14:textId="77777777" w:rsidR="005B695B" w:rsidRPr="001C0FC4" w:rsidRDefault="005B695B" w:rsidP="005B159F">
            <w:pPr>
              <w:pStyle w:val="TAL"/>
            </w:pPr>
          </w:p>
        </w:tc>
        <w:tc>
          <w:tcPr>
            <w:tcW w:w="1276" w:type="dxa"/>
            <w:tcBorders>
              <w:top w:val="single" w:sz="4" w:space="0" w:color="auto"/>
              <w:left w:val="single" w:sz="4" w:space="0" w:color="auto"/>
              <w:bottom w:val="single" w:sz="4" w:space="0" w:color="auto"/>
              <w:right w:val="single" w:sz="4" w:space="0" w:color="auto"/>
            </w:tcBorders>
          </w:tcPr>
          <w:p w14:paraId="038E1F2C" w14:textId="77777777" w:rsidR="005B695B" w:rsidRPr="001C0FC4" w:rsidRDefault="005B695B" w:rsidP="005B159F">
            <w:pPr>
              <w:pStyle w:val="TAL"/>
            </w:pPr>
          </w:p>
        </w:tc>
      </w:tr>
    </w:tbl>
    <w:p w14:paraId="2665DA6C" w14:textId="77777777" w:rsidR="005B695B" w:rsidRPr="001C0FC4" w:rsidRDefault="005B695B" w:rsidP="005B695B"/>
    <w:p w14:paraId="2C791CCE" w14:textId="77777777" w:rsidR="005B695B" w:rsidRPr="001C0FC4" w:rsidRDefault="005B695B" w:rsidP="005B695B">
      <w:pPr>
        <w:pStyle w:val="TH"/>
        <w:rPr>
          <w:rFonts w:eastAsia="SimSun"/>
        </w:rPr>
      </w:pPr>
      <w:r w:rsidRPr="001C0FC4">
        <w:rPr>
          <w:rFonts w:eastAsia="SimSun"/>
        </w:rPr>
        <w:t xml:space="preserve">Table 6.4.1.3.3-7: </w:t>
      </w:r>
      <w:r w:rsidRPr="001C0FC4">
        <w:rPr>
          <w:rFonts w:eastAsia="SimSun"/>
          <w:lang w:eastAsia="ko-KR"/>
        </w:rPr>
        <w:t>MCData-Info in SIP MESSAGE</w:t>
      </w:r>
      <w:r w:rsidRPr="001C0FC4">
        <w:rPr>
          <w:rFonts w:eastAsia="SimSun"/>
        </w:rPr>
        <w:t xml:space="preserve"> (Table </w:t>
      </w:r>
      <w:r w:rsidRPr="001C0FC4">
        <w:t>6.4.1.3.3-6</w:t>
      </w:r>
      <w:r w:rsidRPr="001C0FC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695B" w:rsidRPr="001C0FC4" w14:paraId="2CAED9F7" w14:textId="77777777" w:rsidTr="005B159F">
        <w:tc>
          <w:tcPr>
            <w:tcW w:w="9645" w:type="dxa"/>
            <w:gridSpan w:val="5"/>
            <w:tcBorders>
              <w:top w:val="single" w:sz="4" w:space="0" w:color="auto"/>
              <w:left w:val="single" w:sz="4" w:space="0" w:color="auto"/>
              <w:bottom w:val="single" w:sz="4" w:space="0" w:color="auto"/>
              <w:right w:val="single" w:sz="4" w:space="0" w:color="auto"/>
            </w:tcBorders>
            <w:hideMark/>
          </w:tcPr>
          <w:p w14:paraId="3D52CDD3" w14:textId="77777777" w:rsidR="005B695B" w:rsidRPr="001C0FC4" w:rsidRDefault="005B695B" w:rsidP="005B159F">
            <w:pPr>
              <w:pStyle w:val="TAL"/>
              <w:rPr>
                <w:rFonts w:eastAsia="SimSun"/>
              </w:rPr>
            </w:pPr>
            <w:r w:rsidRPr="001C0FC4">
              <w:rPr>
                <w:rFonts w:eastAsia="SimSun"/>
              </w:rPr>
              <w:t xml:space="preserve">Derivation Path: TS </w:t>
            </w:r>
            <w:r>
              <w:rPr>
                <w:rFonts w:eastAsia="SimSun"/>
              </w:rPr>
              <w:t>37.579</w:t>
            </w:r>
            <w:r w:rsidRPr="001C0FC4">
              <w:rPr>
                <w:rFonts w:eastAsia="SimSun"/>
              </w:rPr>
              <w:t>-1 [2], Table 5.5.3.2.1-3, condition MCD_grp</w:t>
            </w:r>
          </w:p>
        </w:tc>
      </w:tr>
      <w:tr w:rsidR="005B695B" w:rsidRPr="001C0FC4" w14:paraId="70AE20D4"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4AECA90E" w14:textId="77777777" w:rsidR="005B695B" w:rsidRPr="001C0FC4" w:rsidRDefault="005B695B" w:rsidP="005B159F">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1E4D22" w14:textId="77777777" w:rsidR="005B695B" w:rsidRPr="001C0FC4" w:rsidRDefault="005B695B" w:rsidP="005B159F">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820364" w14:textId="77777777" w:rsidR="005B695B" w:rsidRPr="001C0FC4" w:rsidRDefault="005B695B" w:rsidP="005B159F">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1BC8FEDA" w14:textId="77777777" w:rsidR="005B695B" w:rsidRPr="001C0FC4" w:rsidRDefault="005B695B" w:rsidP="005B159F">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08E5BDC7" w14:textId="77777777" w:rsidR="005B695B" w:rsidRPr="001C0FC4" w:rsidRDefault="005B695B" w:rsidP="005B159F">
            <w:pPr>
              <w:pStyle w:val="TAH"/>
              <w:rPr>
                <w:rFonts w:eastAsia="SimSun"/>
              </w:rPr>
            </w:pPr>
            <w:r w:rsidRPr="001C0FC4">
              <w:rPr>
                <w:rFonts w:eastAsia="SimSun"/>
              </w:rPr>
              <w:t>Condition</w:t>
            </w:r>
          </w:p>
        </w:tc>
      </w:tr>
      <w:tr w:rsidR="005B695B" w:rsidRPr="001C0FC4" w14:paraId="0E1B1842"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632E654B" w14:textId="77777777" w:rsidR="005B695B" w:rsidRPr="001C0FC4" w:rsidRDefault="005B695B" w:rsidP="005B159F">
            <w:pPr>
              <w:pStyle w:val="TAL"/>
              <w:rPr>
                <w:rFonts w:eastAsia="SimSun"/>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05F0C6E4" w14:textId="77777777" w:rsidR="005B695B" w:rsidRPr="001C0FC4" w:rsidRDefault="005B695B" w:rsidP="005B159F">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010AC7BD" w14:textId="77777777" w:rsidR="005B695B" w:rsidRPr="001C0FC4" w:rsidRDefault="005B695B" w:rsidP="005B159F">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159D45E6"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D8F50C9" w14:textId="77777777" w:rsidR="005B695B" w:rsidRPr="001C0FC4" w:rsidRDefault="005B695B" w:rsidP="005B159F">
            <w:pPr>
              <w:pStyle w:val="TAL"/>
              <w:rPr>
                <w:rFonts w:eastAsia="SimSun"/>
              </w:rPr>
            </w:pPr>
          </w:p>
        </w:tc>
      </w:tr>
      <w:tr w:rsidR="005B695B" w:rsidRPr="001C0FC4" w14:paraId="5F53E6CB"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407E670E" w14:textId="77777777" w:rsidR="005B695B" w:rsidRPr="001C0FC4" w:rsidRDefault="005B695B" w:rsidP="005B159F">
            <w:pPr>
              <w:pStyle w:val="TAL"/>
              <w:rPr>
                <w:rFonts w:eastAsia="SimSun"/>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C445E13" w14:textId="77777777" w:rsidR="005B695B" w:rsidRPr="001C0FC4" w:rsidRDefault="005B695B" w:rsidP="005B159F">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5D9DE82" w14:textId="77777777" w:rsidR="005B695B" w:rsidRPr="001C0FC4" w:rsidRDefault="005B695B" w:rsidP="005B159F">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23A18BD"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9D3D9B6" w14:textId="77777777" w:rsidR="005B695B" w:rsidRPr="001C0FC4" w:rsidRDefault="005B695B" w:rsidP="005B159F">
            <w:pPr>
              <w:pStyle w:val="TAL"/>
              <w:rPr>
                <w:rFonts w:eastAsia="SimSun"/>
              </w:rPr>
            </w:pPr>
          </w:p>
        </w:tc>
      </w:tr>
      <w:tr w:rsidR="005B695B" w:rsidRPr="001C0FC4" w14:paraId="530426FA" w14:textId="77777777" w:rsidTr="005B159F">
        <w:tc>
          <w:tcPr>
            <w:tcW w:w="2837" w:type="dxa"/>
            <w:tcBorders>
              <w:top w:val="single" w:sz="4" w:space="0" w:color="auto"/>
              <w:left w:val="single" w:sz="4" w:space="0" w:color="auto"/>
              <w:bottom w:val="single" w:sz="4" w:space="0" w:color="auto"/>
              <w:right w:val="single" w:sz="4" w:space="0" w:color="auto"/>
            </w:tcBorders>
          </w:tcPr>
          <w:p w14:paraId="30C9E51F" w14:textId="77777777" w:rsidR="005B695B" w:rsidRPr="001C0FC4" w:rsidRDefault="005B695B" w:rsidP="005B159F">
            <w:pPr>
              <w:pStyle w:val="TAL"/>
              <w:rPr>
                <w:rFonts w:eastAsia="SimSun"/>
              </w:rPr>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tcPr>
          <w:p w14:paraId="4C6794E7" w14:textId="77777777" w:rsidR="005B695B" w:rsidRPr="001C0FC4" w:rsidRDefault="005B695B" w:rsidP="005B159F">
            <w:pPr>
              <w:pStyle w:val="TAL"/>
              <w:rPr>
                <w:rFonts w:eastAsia="SimSun"/>
              </w:rPr>
            </w:pPr>
            <w:r w:rsidRPr="001C0FC4">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14:paraId="3CC83610" w14:textId="77777777" w:rsidR="005B695B" w:rsidRPr="001C0FC4" w:rsidRDefault="005B695B" w:rsidP="005B159F">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67CEDCFA"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6004282" w14:textId="77777777" w:rsidR="005B695B" w:rsidRPr="001C0FC4" w:rsidRDefault="005B695B" w:rsidP="005B159F">
            <w:pPr>
              <w:pStyle w:val="TAL"/>
              <w:rPr>
                <w:rFonts w:eastAsia="SimSun"/>
              </w:rPr>
            </w:pPr>
          </w:p>
        </w:tc>
      </w:tr>
      <w:tr w:rsidR="005B695B" w:rsidRPr="001C0FC4" w14:paraId="2EF3FE46"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61583609" w14:textId="77777777" w:rsidR="005B695B" w:rsidRPr="001C0FC4" w:rsidRDefault="005B695B" w:rsidP="005B159F">
            <w:pPr>
              <w:pStyle w:val="TAL"/>
              <w:rPr>
                <w:rFonts w:eastAsia="SimSun"/>
              </w:rPr>
            </w:pPr>
            <w:r w:rsidRPr="001C0FC4">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101DE2B8" w14:textId="77777777" w:rsidR="005B695B" w:rsidRPr="001C0FC4" w:rsidRDefault="005B695B" w:rsidP="005B159F">
            <w:pPr>
              <w:pStyle w:val="TAL"/>
              <w:rPr>
                <w:rFonts w:eastAsia="SimSun"/>
              </w:rPr>
            </w:pPr>
            <w:r w:rsidRPr="001C0FC4">
              <w:rPr>
                <w:rFonts w:eastAsia="SimSun"/>
              </w:rPr>
              <w:t>Encrypted &lt;alert-ind&gt; with mcdataBoolean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658F7273" w14:textId="77777777" w:rsidR="005B695B" w:rsidRPr="001C0FC4" w:rsidRDefault="005B695B" w:rsidP="005B159F">
            <w:pPr>
              <w:pStyle w:val="TAL"/>
              <w:rPr>
                <w:rFonts w:eastAsia="SimSun"/>
              </w:rPr>
            </w:pPr>
            <w:r w:rsidRPr="001C0FC4">
              <w:rPr>
                <w:rFonts w:eastAsia="SimSun"/>
              </w:rPr>
              <w:t xml:space="preserve">Encryption according to NOTE 2 in TS </w:t>
            </w:r>
            <w:r>
              <w:rPr>
                <w:rFonts w:eastAsia="SimSun"/>
              </w:rPr>
              <w:t>37.579</w:t>
            </w:r>
            <w:r w:rsidRPr="001C0FC4">
              <w:rPr>
                <w:rFonts w:eastAsia="SimSun"/>
              </w:rPr>
              <w:t>-1 [2] Table 5.5.3.2.1-3</w:t>
            </w:r>
          </w:p>
        </w:tc>
        <w:tc>
          <w:tcPr>
            <w:tcW w:w="1419" w:type="dxa"/>
            <w:tcBorders>
              <w:top w:val="single" w:sz="4" w:space="0" w:color="auto"/>
              <w:left w:val="single" w:sz="4" w:space="0" w:color="auto"/>
              <w:bottom w:val="single" w:sz="4" w:space="0" w:color="auto"/>
              <w:right w:val="single" w:sz="4" w:space="0" w:color="auto"/>
            </w:tcBorders>
          </w:tcPr>
          <w:p w14:paraId="4B269C2A"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341D0CD" w14:textId="77777777" w:rsidR="005B695B" w:rsidRPr="001C0FC4" w:rsidRDefault="005B695B" w:rsidP="005B159F">
            <w:pPr>
              <w:pStyle w:val="TAL"/>
              <w:rPr>
                <w:rFonts w:eastAsia="SimSun"/>
              </w:rPr>
            </w:pPr>
          </w:p>
        </w:tc>
      </w:tr>
    </w:tbl>
    <w:p w14:paraId="616E86F0" w14:textId="77777777" w:rsidR="005B695B" w:rsidRPr="001C0FC4" w:rsidRDefault="005B695B" w:rsidP="005B695B">
      <w:pPr>
        <w:spacing w:line="254" w:lineRule="auto"/>
        <w:rPr>
          <w:rFonts w:eastAsia="SimSun"/>
        </w:rPr>
      </w:pPr>
    </w:p>
    <w:p w14:paraId="683B9846" w14:textId="77777777" w:rsidR="005B695B" w:rsidRPr="001C0FC4" w:rsidRDefault="005B695B" w:rsidP="005B695B">
      <w:pPr>
        <w:pStyle w:val="TH"/>
        <w:rPr>
          <w:rFonts w:eastAsia="SimSun"/>
        </w:rPr>
      </w:pPr>
      <w:r w:rsidRPr="001C0FC4">
        <w:rPr>
          <w:rFonts w:eastAsia="SimSun"/>
        </w:rPr>
        <w:t>Table 6.4.1.3.3-8: SIP MESSAGE from the SS (step 5, Table 6.4.1.3.2-1;</w:t>
      </w:r>
      <w:r w:rsidRPr="001C0FC4">
        <w:rPr>
          <w:rFonts w:eastAsia="SimSun"/>
        </w:rPr>
        <w:br/>
        <w:t xml:space="preserve">step 4, TS </w:t>
      </w:r>
      <w:r>
        <w:rPr>
          <w:rFonts w:eastAsia="SimSun"/>
        </w:rPr>
        <w:t>37.579</w:t>
      </w:r>
      <w:r w:rsidRPr="001C0FC4">
        <w:rPr>
          <w:rFonts w:eastAsia="SimSun"/>
        </w:rPr>
        <w:t>-1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695B" w:rsidRPr="001C0FC4" w14:paraId="2D3DD986" w14:textId="77777777" w:rsidTr="005B159F">
        <w:tc>
          <w:tcPr>
            <w:tcW w:w="9639" w:type="dxa"/>
            <w:gridSpan w:val="5"/>
            <w:tcBorders>
              <w:top w:val="single" w:sz="4" w:space="0" w:color="auto"/>
              <w:left w:val="single" w:sz="4" w:space="0" w:color="auto"/>
              <w:bottom w:val="single" w:sz="4" w:space="0" w:color="auto"/>
              <w:right w:val="single" w:sz="4" w:space="0" w:color="auto"/>
            </w:tcBorders>
            <w:hideMark/>
          </w:tcPr>
          <w:p w14:paraId="514DB5A2" w14:textId="77777777" w:rsidR="005B695B" w:rsidRPr="001C0FC4" w:rsidRDefault="005B695B" w:rsidP="005B159F">
            <w:pPr>
              <w:pStyle w:val="TAL"/>
              <w:rPr>
                <w:rFonts w:eastAsia="SimSun"/>
              </w:rPr>
            </w:pPr>
            <w:r w:rsidRPr="001C0FC4">
              <w:rPr>
                <w:rFonts w:eastAsia="SimSun"/>
              </w:rPr>
              <w:t xml:space="preserve">Derivation Path: TS </w:t>
            </w:r>
            <w:r>
              <w:rPr>
                <w:rFonts w:eastAsia="SimSun"/>
              </w:rPr>
              <w:t>37.579</w:t>
            </w:r>
            <w:r w:rsidRPr="001C0FC4">
              <w:rPr>
                <w:rFonts w:eastAsia="SimSun"/>
              </w:rPr>
              <w:t>-1 [2], Table 5.5.2.7.2-1, condition ACCEPT-CONTACT-WITH-MEDIA-FEATURE-TAG</w:t>
            </w:r>
          </w:p>
        </w:tc>
      </w:tr>
      <w:tr w:rsidR="005B695B" w:rsidRPr="001C0FC4" w14:paraId="31A65B75" w14:textId="77777777" w:rsidTr="005B159F">
        <w:tc>
          <w:tcPr>
            <w:tcW w:w="2835" w:type="dxa"/>
            <w:tcBorders>
              <w:top w:val="single" w:sz="4" w:space="0" w:color="auto"/>
              <w:left w:val="single" w:sz="4" w:space="0" w:color="auto"/>
              <w:bottom w:val="single" w:sz="4" w:space="0" w:color="auto"/>
              <w:right w:val="single" w:sz="4" w:space="0" w:color="auto"/>
            </w:tcBorders>
            <w:hideMark/>
          </w:tcPr>
          <w:p w14:paraId="38CEC312" w14:textId="77777777" w:rsidR="005B695B" w:rsidRPr="001C0FC4" w:rsidRDefault="005B695B" w:rsidP="005B159F">
            <w:pPr>
              <w:pStyle w:val="TAH"/>
              <w:rPr>
                <w:rFonts w:eastAsia="SimSun"/>
              </w:rPr>
            </w:pPr>
            <w:r w:rsidRPr="001C0FC4">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F1E57C3" w14:textId="77777777" w:rsidR="005B695B" w:rsidRPr="001C0FC4" w:rsidRDefault="005B695B" w:rsidP="005B159F">
            <w:pPr>
              <w:pStyle w:val="TAH"/>
              <w:rPr>
                <w:rFonts w:eastAsia="SimSun"/>
              </w:rPr>
            </w:pPr>
            <w:r w:rsidRPr="001C0FC4">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A19C5F4" w14:textId="77777777" w:rsidR="005B695B" w:rsidRPr="001C0FC4" w:rsidRDefault="005B695B" w:rsidP="005B159F">
            <w:pPr>
              <w:pStyle w:val="TAH"/>
              <w:rPr>
                <w:rFonts w:eastAsia="SimSun"/>
              </w:rPr>
            </w:pPr>
            <w:r w:rsidRPr="001C0FC4">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49CC140E" w14:textId="77777777" w:rsidR="005B695B" w:rsidRPr="001C0FC4" w:rsidRDefault="005B695B" w:rsidP="005B159F">
            <w:pPr>
              <w:pStyle w:val="TAH"/>
              <w:rPr>
                <w:rFonts w:eastAsia="SimSun"/>
              </w:rPr>
            </w:pPr>
            <w:r w:rsidRPr="001C0FC4">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352A4503" w14:textId="77777777" w:rsidR="005B695B" w:rsidRPr="001C0FC4" w:rsidRDefault="005B695B" w:rsidP="005B159F">
            <w:pPr>
              <w:pStyle w:val="TAH"/>
              <w:rPr>
                <w:rFonts w:eastAsia="SimSun"/>
              </w:rPr>
            </w:pPr>
            <w:r w:rsidRPr="001C0FC4">
              <w:rPr>
                <w:rFonts w:eastAsia="SimSun"/>
              </w:rPr>
              <w:t>Condition</w:t>
            </w:r>
          </w:p>
        </w:tc>
      </w:tr>
      <w:tr w:rsidR="005B695B" w:rsidRPr="001C0FC4" w14:paraId="48628F22"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560F6966" w14:textId="77777777" w:rsidR="005B695B" w:rsidRPr="001C0FC4" w:rsidRDefault="005B695B" w:rsidP="005B159F">
            <w:pPr>
              <w:pStyle w:val="TAL"/>
              <w:rPr>
                <w:rFonts w:eastAsia="SimSun"/>
                <w:b/>
              </w:rPr>
            </w:pPr>
            <w:r w:rsidRPr="001C0FC4">
              <w:rPr>
                <w:rFonts w:eastAsia="SimSun"/>
                <w:b/>
              </w:rPr>
              <w:t>Message-body</w:t>
            </w:r>
          </w:p>
        </w:tc>
        <w:tc>
          <w:tcPr>
            <w:tcW w:w="2126" w:type="dxa"/>
            <w:tcBorders>
              <w:top w:val="single" w:sz="4" w:space="0" w:color="auto"/>
              <w:left w:val="single" w:sz="4" w:space="0" w:color="auto"/>
              <w:bottom w:val="single" w:sz="4" w:space="0" w:color="auto"/>
              <w:right w:val="single" w:sz="4" w:space="0" w:color="auto"/>
            </w:tcBorders>
          </w:tcPr>
          <w:p w14:paraId="284B5C5A" w14:textId="77777777" w:rsidR="005B695B" w:rsidRPr="001C0FC4" w:rsidRDefault="005B695B" w:rsidP="005B159F">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6E22AA8E" w14:textId="77777777" w:rsidR="005B695B" w:rsidRPr="001C0FC4" w:rsidRDefault="005B695B" w:rsidP="005B159F">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42F5FCD3" w14:textId="77777777" w:rsidR="005B695B" w:rsidRPr="001C0FC4" w:rsidRDefault="005B695B" w:rsidP="005B159F">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71F11293" w14:textId="77777777" w:rsidR="005B695B" w:rsidRPr="001C0FC4" w:rsidRDefault="005B695B" w:rsidP="005B159F">
            <w:pPr>
              <w:pStyle w:val="TAL"/>
              <w:rPr>
                <w:rFonts w:eastAsia="SimSun"/>
              </w:rPr>
            </w:pPr>
          </w:p>
        </w:tc>
      </w:tr>
      <w:tr w:rsidR="005B695B" w:rsidRPr="001C0FC4" w14:paraId="3067F119"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0819DD67" w14:textId="77777777" w:rsidR="005B695B" w:rsidRPr="001C0FC4" w:rsidRDefault="005B695B" w:rsidP="005B159F">
            <w:pPr>
              <w:pStyle w:val="TAL"/>
              <w:rPr>
                <w:rFonts w:eastAsia="SimSun"/>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34F67EC" w14:textId="77777777" w:rsidR="005B695B" w:rsidRPr="001C0FC4" w:rsidRDefault="005B695B" w:rsidP="005B159F">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hideMark/>
          </w:tcPr>
          <w:p w14:paraId="7852A8B7" w14:textId="77777777" w:rsidR="005B695B" w:rsidRPr="001C0FC4" w:rsidRDefault="005B695B" w:rsidP="005B159F">
            <w:pPr>
              <w:pStyle w:val="TAL"/>
              <w:rPr>
                <w:rFonts w:eastAsia="SimSun"/>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161F6879" w14:textId="77777777" w:rsidR="005B695B" w:rsidRPr="001C0FC4" w:rsidRDefault="005B695B" w:rsidP="005B159F">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4DF7A453" w14:textId="77777777" w:rsidR="005B695B" w:rsidRPr="001C0FC4" w:rsidRDefault="005B695B" w:rsidP="005B159F">
            <w:pPr>
              <w:pStyle w:val="TAL"/>
              <w:rPr>
                <w:rFonts w:eastAsia="SimSun"/>
              </w:rPr>
            </w:pPr>
          </w:p>
        </w:tc>
      </w:tr>
      <w:tr w:rsidR="005B695B" w:rsidRPr="001C0FC4" w14:paraId="0F3DE755" w14:textId="77777777" w:rsidTr="005B159F">
        <w:tc>
          <w:tcPr>
            <w:tcW w:w="2835" w:type="dxa"/>
            <w:tcBorders>
              <w:top w:val="single" w:sz="4" w:space="0" w:color="auto"/>
              <w:left w:val="single" w:sz="4" w:space="0" w:color="auto"/>
              <w:bottom w:val="single" w:sz="4" w:space="0" w:color="auto"/>
              <w:right w:val="single" w:sz="4" w:space="0" w:color="auto"/>
            </w:tcBorders>
            <w:vAlign w:val="center"/>
            <w:hideMark/>
          </w:tcPr>
          <w:p w14:paraId="1E9929F8" w14:textId="77777777" w:rsidR="005B695B" w:rsidRPr="001C0FC4" w:rsidRDefault="005B695B" w:rsidP="005B159F">
            <w:pPr>
              <w:pStyle w:val="TAL"/>
              <w:rPr>
                <w:rFonts w:eastAsia="SimSun"/>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EBD96B" w14:textId="77777777" w:rsidR="005B695B" w:rsidRPr="001C0FC4" w:rsidRDefault="005B695B" w:rsidP="005B159F">
            <w:pPr>
              <w:pStyle w:val="TAL"/>
              <w:rPr>
                <w:rFonts w:eastAsia="SimSun"/>
                <w:color w:val="000000"/>
              </w:rPr>
            </w:pPr>
            <w:r w:rsidRPr="001C0FC4">
              <w:t xml:space="preserve">MCData-Info as described in Table </w:t>
            </w:r>
            <w:r w:rsidRPr="001C0FC4">
              <w:rPr>
                <w:rFonts w:eastAsia="SimSun"/>
              </w:rPr>
              <w:t>6.4.1.3.3-9</w:t>
            </w:r>
          </w:p>
        </w:tc>
        <w:tc>
          <w:tcPr>
            <w:tcW w:w="2126" w:type="dxa"/>
            <w:tcBorders>
              <w:top w:val="single" w:sz="4" w:space="0" w:color="auto"/>
              <w:left w:val="single" w:sz="4" w:space="0" w:color="auto"/>
              <w:bottom w:val="single" w:sz="4" w:space="0" w:color="auto"/>
              <w:right w:val="single" w:sz="4" w:space="0" w:color="auto"/>
            </w:tcBorders>
          </w:tcPr>
          <w:p w14:paraId="1700E545" w14:textId="77777777" w:rsidR="005B695B" w:rsidRPr="001C0FC4" w:rsidRDefault="005B695B" w:rsidP="005B159F">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1868443D" w14:textId="77777777" w:rsidR="005B695B" w:rsidRPr="001C0FC4" w:rsidRDefault="005B695B" w:rsidP="005B159F">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730E862A" w14:textId="77777777" w:rsidR="005B695B" w:rsidRPr="001C0FC4" w:rsidRDefault="005B695B" w:rsidP="005B159F">
            <w:pPr>
              <w:pStyle w:val="TAL"/>
              <w:rPr>
                <w:rFonts w:eastAsia="SimSun"/>
              </w:rPr>
            </w:pPr>
          </w:p>
        </w:tc>
      </w:tr>
    </w:tbl>
    <w:p w14:paraId="54E054E9" w14:textId="77777777" w:rsidR="005B695B" w:rsidRPr="001C0FC4" w:rsidRDefault="005B695B" w:rsidP="005B695B"/>
    <w:p w14:paraId="3D264EDA" w14:textId="77777777" w:rsidR="005B695B" w:rsidRPr="001C0FC4" w:rsidRDefault="005B695B" w:rsidP="005B695B">
      <w:pPr>
        <w:pStyle w:val="TH"/>
        <w:rPr>
          <w:rFonts w:eastAsia="SimSun"/>
        </w:rPr>
      </w:pPr>
      <w:r w:rsidRPr="001C0FC4">
        <w:rPr>
          <w:rFonts w:eastAsia="SimSun"/>
        </w:rPr>
        <w:lastRenderedPageBreak/>
        <w:t>Table 6.4.1.3.3-9: MCData-Info in SIP MESSAGE (Table 6.4.1.3.3-8)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B695B" w:rsidRPr="001C0FC4" w14:paraId="3A4C2AF1" w14:textId="77777777" w:rsidTr="005B159F">
        <w:tc>
          <w:tcPr>
            <w:tcW w:w="9645" w:type="dxa"/>
            <w:gridSpan w:val="5"/>
            <w:tcBorders>
              <w:top w:val="single" w:sz="4" w:space="0" w:color="auto"/>
              <w:left w:val="single" w:sz="4" w:space="0" w:color="auto"/>
              <w:bottom w:val="single" w:sz="4" w:space="0" w:color="auto"/>
              <w:right w:val="single" w:sz="4" w:space="0" w:color="auto"/>
            </w:tcBorders>
            <w:hideMark/>
          </w:tcPr>
          <w:p w14:paraId="01ABE3BB" w14:textId="77777777" w:rsidR="005B695B" w:rsidRPr="001C0FC4" w:rsidRDefault="005B695B" w:rsidP="005B159F">
            <w:pPr>
              <w:pStyle w:val="TAL"/>
              <w:rPr>
                <w:rFonts w:eastAsia="SimSun"/>
              </w:rPr>
            </w:pPr>
            <w:r w:rsidRPr="001C0FC4">
              <w:rPr>
                <w:rFonts w:eastAsia="SimSun"/>
              </w:rPr>
              <w:t xml:space="preserve">Derivation Path: TS </w:t>
            </w:r>
            <w:r>
              <w:rPr>
                <w:rFonts w:eastAsia="SimSun"/>
              </w:rPr>
              <w:t>37.579</w:t>
            </w:r>
            <w:r w:rsidRPr="001C0FC4">
              <w:rPr>
                <w:rFonts w:eastAsia="SimSun"/>
              </w:rPr>
              <w:t>-1 [2], Table 5.5.3.2.2-3</w:t>
            </w:r>
          </w:p>
        </w:tc>
      </w:tr>
      <w:tr w:rsidR="005B695B" w:rsidRPr="001C0FC4" w14:paraId="711D8D81"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17182743" w14:textId="77777777" w:rsidR="005B695B" w:rsidRPr="001C0FC4" w:rsidRDefault="005B695B" w:rsidP="005B159F">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A6F94E" w14:textId="77777777" w:rsidR="005B695B" w:rsidRPr="001C0FC4" w:rsidRDefault="005B695B" w:rsidP="005B159F">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4B6CF25" w14:textId="77777777" w:rsidR="005B695B" w:rsidRPr="001C0FC4" w:rsidRDefault="005B695B" w:rsidP="005B159F">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5435A5EB" w14:textId="77777777" w:rsidR="005B695B" w:rsidRPr="001C0FC4" w:rsidRDefault="005B695B" w:rsidP="005B159F">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292AFC4B" w14:textId="77777777" w:rsidR="005B695B" w:rsidRPr="001C0FC4" w:rsidRDefault="005B695B" w:rsidP="005B159F">
            <w:pPr>
              <w:pStyle w:val="TAH"/>
              <w:rPr>
                <w:rFonts w:eastAsia="SimSun"/>
              </w:rPr>
            </w:pPr>
            <w:r w:rsidRPr="001C0FC4">
              <w:rPr>
                <w:rFonts w:eastAsia="SimSun"/>
              </w:rPr>
              <w:t>Condition</w:t>
            </w:r>
          </w:p>
        </w:tc>
      </w:tr>
      <w:tr w:rsidR="005B695B" w:rsidRPr="001C0FC4" w14:paraId="24943785"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15CA79EA" w14:textId="77777777" w:rsidR="005B695B" w:rsidRPr="001C0FC4" w:rsidRDefault="005B695B" w:rsidP="005B159F">
            <w:pPr>
              <w:pStyle w:val="TAL"/>
              <w:rPr>
                <w:rFonts w:eastAsia="SimSun"/>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13B3B6CA" w14:textId="77777777" w:rsidR="005B695B" w:rsidRPr="001C0FC4" w:rsidRDefault="005B695B" w:rsidP="005B159F">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7078205F" w14:textId="77777777" w:rsidR="005B695B" w:rsidRPr="001C0FC4" w:rsidRDefault="005B695B" w:rsidP="005B159F">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B7ED72B"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C1173CC" w14:textId="77777777" w:rsidR="005B695B" w:rsidRPr="001C0FC4" w:rsidRDefault="005B695B" w:rsidP="005B159F">
            <w:pPr>
              <w:pStyle w:val="TAL"/>
              <w:rPr>
                <w:rFonts w:eastAsia="SimSun"/>
              </w:rPr>
            </w:pPr>
          </w:p>
        </w:tc>
      </w:tr>
      <w:tr w:rsidR="005B695B" w:rsidRPr="001C0FC4" w14:paraId="199B636E"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6522BE0F" w14:textId="77777777" w:rsidR="005B695B" w:rsidRPr="001C0FC4" w:rsidRDefault="005B695B" w:rsidP="005B159F">
            <w:pPr>
              <w:pStyle w:val="TAL"/>
              <w:rPr>
                <w:rFonts w:eastAsia="SimSun"/>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0E23000" w14:textId="77777777" w:rsidR="005B695B" w:rsidRPr="001C0FC4" w:rsidRDefault="005B695B" w:rsidP="005B159F">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00582EB8" w14:textId="77777777" w:rsidR="005B695B" w:rsidRPr="001C0FC4" w:rsidRDefault="005B695B" w:rsidP="005B159F">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204FD98"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48190C4" w14:textId="77777777" w:rsidR="005B695B" w:rsidRPr="001C0FC4" w:rsidRDefault="005B695B" w:rsidP="005B159F">
            <w:pPr>
              <w:pStyle w:val="TAL"/>
              <w:rPr>
                <w:rFonts w:eastAsia="SimSun"/>
              </w:rPr>
            </w:pPr>
          </w:p>
        </w:tc>
      </w:tr>
      <w:tr w:rsidR="005B695B" w:rsidRPr="001C0FC4" w14:paraId="18F546E1"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79423D96" w14:textId="77777777" w:rsidR="005B695B" w:rsidRPr="001C0FC4" w:rsidRDefault="005B695B" w:rsidP="005B159F">
            <w:pPr>
              <w:pStyle w:val="TAL"/>
              <w:rPr>
                <w:rFonts w:eastAsia="SimSun"/>
              </w:rPr>
            </w:pPr>
            <w:r w:rsidRPr="001C0FC4">
              <w:rPr>
                <w:rFonts w:eastAsia="SimSun"/>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7D41A065" w14:textId="77777777" w:rsidR="005B695B" w:rsidRPr="001C0FC4" w:rsidRDefault="005B695B" w:rsidP="005B159F">
            <w:pPr>
              <w:pStyle w:val="TAL"/>
              <w:rPr>
                <w:rFonts w:eastAsia="SimSun"/>
              </w:rPr>
            </w:pPr>
            <w:r w:rsidRPr="001C0FC4">
              <w:rPr>
                <w:rFonts w:eastAsia="SimSun"/>
              </w:rPr>
              <w:t>not present</w:t>
            </w:r>
          </w:p>
        </w:tc>
        <w:tc>
          <w:tcPr>
            <w:tcW w:w="2127" w:type="dxa"/>
            <w:tcBorders>
              <w:top w:val="single" w:sz="4" w:space="0" w:color="auto"/>
              <w:left w:val="single" w:sz="4" w:space="0" w:color="auto"/>
              <w:bottom w:val="single" w:sz="4" w:space="0" w:color="auto"/>
              <w:right w:val="single" w:sz="4" w:space="0" w:color="auto"/>
            </w:tcBorders>
          </w:tcPr>
          <w:p w14:paraId="59B33B1A" w14:textId="77777777" w:rsidR="005B695B" w:rsidRPr="001C0FC4" w:rsidRDefault="005B695B" w:rsidP="005B159F">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BEF2A63" w14:textId="77777777" w:rsidR="005B695B" w:rsidRPr="001C0FC4" w:rsidRDefault="005B695B" w:rsidP="005B159F">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139FEEB" w14:textId="77777777" w:rsidR="005B695B" w:rsidRPr="001C0FC4" w:rsidRDefault="005B695B" w:rsidP="005B159F">
            <w:pPr>
              <w:pStyle w:val="TAL"/>
              <w:rPr>
                <w:rFonts w:eastAsia="SimSun"/>
              </w:rPr>
            </w:pPr>
          </w:p>
        </w:tc>
      </w:tr>
      <w:tr w:rsidR="00380C9E" w:rsidRPr="001C0FC4" w14:paraId="28D73704" w14:textId="77777777" w:rsidTr="005B159F">
        <w:trPr>
          <w:ins w:id="3" w:author="Ericsson User" w:date="2025-11-06T14:17:00Z"/>
        </w:trPr>
        <w:tc>
          <w:tcPr>
            <w:tcW w:w="2837" w:type="dxa"/>
            <w:tcBorders>
              <w:top w:val="single" w:sz="4" w:space="0" w:color="auto"/>
              <w:left w:val="single" w:sz="4" w:space="0" w:color="auto"/>
              <w:bottom w:val="single" w:sz="4" w:space="0" w:color="auto"/>
              <w:right w:val="single" w:sz="4" w:space="0" w:color="auto"/>
            </w:tcBorders>
            <w:vAlign w:val="center"/>
          </w:tcPr>
          <w:p w14:paraId="1BD81D55" w14:textId="52D34735" w:rsidR="00380C9E" w:rsidRPr="001C0FC4" w:rsidRDefault="00380C9E" w:rsidP="00380C9E">
            <w:pPr>
              <w:pStyle w:val="TAL"/>
              <w:rPr>
                <w:ins w:id="4" w:author="Ericsson User" w:date="2025-11-06T14:17:00Z" w16du:dateUtc="2025-11-06T13:17:00Z"/>
                <w:rFonts w:eastAsia="SimSun"/>
              </w:rPr>
            </w:pPr>
            <w:ins w:id="5" w:author="Ericsson User" w:date="2025-11-06T14:17:00Z" w16du:dateUtc="2025-11-06T13:17:00Z">
              <w:r w:rsidRPr="00380C9E">
                <w:rPr>
                  <w:rFonts w:eastAsia="SimSun"/>
                </w:rPr>
                <w:t xml:space="preserve">    emergency-ind</w:t>
              </w:r>
            </w:ins>
          </w:p>
        </w:tc>
        <w:tc>
          <w:tcPr>
            <w:tcW w:w="2127" w:type="dxa"/>
            <w:tcBorders>
              <w:top w:val="single" w:sz="4" w:space="0" w:color="auto"/>
              <w:left w:val="single" w:sz="4" w:space="0" w:color="auto"/>
              <w:bottom w:val="single" w:sz="4" w:space="0" w:color="auto"/>
              <w:right w:val="single" w:sz="4" w:space="0" w:color="auto"/>
            </w:tcBorders>
          </w:tcPr>
          <w:p w14:paraId="4CEA0E42" w14:textId="3CBA5AFC" w:rsidR="00380C9E" w:rsidRPr="001C0FC4" w:rsidRDefault="00380C9E" w:rsidP="00380C9E">
            <w:pPr>
              <w:pStyle w:val="TAL"/>
              <w:rPr>
                <w:ins w:id="6" w:author="Ericsson User" w:date="2025-11-06T14:17:00Z" w16du:dateUtc="2025-11-06T13:17:00Z"/>
                <w:rFonts w:eastAsia="SimSun"/>
              </w:rPr>
            </w:pPr>
            <w:ins w:id="7" w:author="Ericsson User" w:date="2025-11-06T14:17:00Z" w16du:dateUtc="2025-11-06T13:17:00Z">
              <w:r w:rsidRPr="001C0FC4">
                <w:rPr>
                  <w:rFonts w:eastAsia="SimSun"/>
                </w:rPr>
                <w:t>Encrypted &lt;</w:t>
              </w:r>
              <w:r w:rsidRPr="00380C9E">
                <w:rPr>
                  <w:rFonts w:eastAsia="SimSun"/>
                </w:rPr>
                <w:t>emergency-ind</w:t>
              </w:r>
              <w:r w:rsidRPr="001C0FC4">
                <w:rPr>
                  <w:rFonts w:eastAsia="SimSun"/>
                </w:rPr>
                <w:t>&gt; with mcdataBoolean set to false</w:t>
              </w:r>
            </w:ins>
          </w:p>
        </w:tc>
        <w:tc>
          <w:tcPr>
            <w:tcW w:w="2127" w:type="dxa"/>
            <w:tcBorders>
              <w:top w:val="single" w:sz="4" w:space="0" w:color="auto"/>
              <w:left w:val="single" w:sz="4" w:space="0" w:color="auto"/>
              <w:bottom w:val="single" w:sz="4" w:space="0" w:color="auto"/>
              <w:right w:val="single" w:sz="4" w:space="0" w:color="auto"/>
            </w:tcBorders>
          </w:tcPr>
          <w:p w14:paraId="4A31E5A6" w14:textId="7685C620" w:rsidR="00380C9E" w:rsidRPr="001C0FC4" w:rsidRDefault="00380C9E" w:rsidP="00380C9E">
            <w:pPr>
              <w:pStyle w:val="TAL"/>
              <w:rPr>
                <w:ins w:id="8" w:author="Ericsson User" w:date="2025-11-06T14:17:00Z" w16du:dateUtc="2025-11-06T13:17:00Z"/>
                <w:rFonts w:eastAsia="SimSun"/>
              </w:rPr>
            </w:pPr>
            <w:ins w:id="9" w:author="Ericsson User" w:date="2025-11-06T14:17:00Z" w16du:dateUtc="2025-11-06T13:17:00Z">
              <w:r w:rsidRPr="001C0FC4">
                <w:rPr>
                  <w:rFonts w:eastAsia="SimSun"/>
                </w:rPr>
                <w:t xml:space="preserve">Encryption according to NOTE 1 in TS </w:t>
              </w:r>
              <w:r>
                <w:rPr>
                  <w:rFonts w:eastAsia="SimSun"/>
                </w:rPr>
                <w:t>37.579</w:t>
              </w:r>
              <w:r w:rsidRPr="001C0FC4">
                <w:rPr>
                  <w:rFonts w:eastAsia="SimSun"/>
                </w:rPr>
                <w:t>-1 [2] Table 5.5.3.2.2-3</w:t>
              </w:r>
            </w:ins>
          </w:p>
        </w:tc>
        <w:tc>
          <w:tcPr>
            <w:tcW w:w="1419" w:type="dxa"/>
            <w:tcBorders>
              <w:top w:val="single" w:sz="4" w:space="0" w:color="auto"/>
              <w:left w:val="single" w:sz="4" w:space="0" w:color="auto"/>
              <w:bottom w:val="single" w:sz="4" w:space="0" w:color="auto"/>
              <w:right w:val="single" w:sz="4" w:space="0" w:color="auto"/>
            </w:tcBorders>
          </w:tcPr>
          <w:p w14:paraId="7743EBD1" w14:textId="77777777" w:rsidR="00380C9E" w:rsidRPr="001C0FC4" w:rsidRDefault="00380C9E" w:rsidP="00380C9E">
            <w:pPr>
              <w:pStyle w:val="TAL"/>
              <w:rPr>
                <w:ins w:id="10" w:author="Ericsson User" w:date="2025-11-06T14:17:00Z" w16du:dateUtc="2025-11-06T13:17: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3BA9AF4" w14:textId="77777777" w:rsidR="00380C9E" w:rsidRPr="001C0FC4" w:rsidRDefault="00380C9E" w:rsidP="00380C9E">
            <w:pPr>
              <w:pStyle w:val="TAL"/>
              <w:rPr>
                <w:ins w:id="11" w:author="Ericsson User" w:date="2025-11-06T14:17:00Z" w16du:dateUtc="2025-11-06T13:17:00Z"/>
                <w:rFonts w:eastAsia="SimSun"/>
              </w:rPr>
            </w:pPr>
          </w:p>
        </w:tc>
      </w:tr>
      <w:tr w:rsidR="00380C9E" w:rsidRPr="001C0FC4" w14:paraId="7A06CAD8"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14ACE07C" w14:textId="77777777" w:rsidR="00380C9E" w:rsidRPr="001C0FC4" w:rsidRDefault="00380C9E" w:rsidP="00380C9E">
            <w:pPr>
              <w:pStyle w:val="TAL"/>
            </w:pPr>
            <w:r w:rsidRPr="001C0FC4">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472CB81C" w14:textId="77777777" w:rsidR="00380C9E" w:rsidRPr="001C0FC4" w:rsidRDefault="00380C9E" w:rsidP="00380C9E">
            <w:pPr>
              <w:pStyle w:val="TAL"/>
            </w:pPr>
            <w:r w:rsidRPr="001C0FC4">
              <w:rPr>
                <w:rFonts w:eastAsia="SimSun"/>
              </w:rPr>
              <w:t>Encrypted &lt;alert-ind&gt; with mcdataBoolean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199FD374" w14:textId="77777777" w:rsidR="00380C9E" w:rsidRPr="001C0FC4" w:rsidRDefault="00380C9E" w:rsidP="00380C9E">
            <w:pPr>
              <w:pStyle w:val="TAL"/>
              <w:rPr>
                <w:rFonts w:eastAsia="SimSun"/>
              </w:rPr>
            </w:pPr>
            <w:r w:rsidRPr="001C0FC4">
              <w:rPr>
                <w:rFonts w:eastAsia="SimSun"/>
              </w:rPr>
              <w:t xml:space="preserve">Encryption according to NOTE 1 in TS </w:t>
            </w:r>
            <w:r>
              <w:rPr>
                <w:rFonts w:eastAsia="SimSun"/>
              </w:rPr>
              <w:t>37.579</w:t>
            </w:r>
            <w:r w:rsidRPr="001C0FC4">
              <w:rPr>
                <w:rFonts w:eastAsia="SimSun"/>
              </w:rPr>
              <w:t>-1 [2] Table 5.5.3.2.2-3</w:t>
            </w:r>
          </w:p>
        </w:tc>
        <w:tc>
          <w:tcPr>
            <w:tcW w:w="1419" w:type="dxa"/>
            <w:tcBorders>
              <w:top w:val="single" w:sz="4" w:space="0" w:color="auto"/>
              <w:left w:val="single" w:sz="4" w:space="0" w:color="auto"/>
              <w:bottom w:val="single" w:sz="4" w:space="0" w:color="auto"/>
              <w:right w:val="single" w:sz="4" w:space="0" w:color="auto"/>
            </w:tcBorders>
          </w:tcPr>
          <w:p w14:paraId="237FD558" w14:textId="77777777" w:rsidR="00380C9E" w:rsidRPr="001C0FC4" w:rsidRDefault="00380C9E" w:rsidP="00380C9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A286064" w14:textId="77777777" w:rsidR="00380C9E" w:rsidRPr="001C0FC4" w:rsidRDefault="00380C9E" w:rsidP="00380C9E">
            <w:pPr>
              <w:pStyle w:val="TAL"/>
              <w:rPr>
                <w:rFonts w:eastAsia="SimSun"/>
              </w:rPr>
            </w:pPr>
          </w:p>
        </w:tc>
      </w:tr>
      <w:tr w:rsidR="00380C9E" w:rsidRPr="001C0FC4" w14:paraId="778757A0" w14:textId="77777777" w:rsidTr="005B159F">
        <w:tc>
          <w:tcPr>
            <w:tcW w:w="2837" w:type="dxa"/>
            <w:tcBorders>
              <w:top w:val="single" w:sz="4" w:space="0" w:color="auto"/>
              <w:left w:val="single" w:sz="4" w:space="0" w:color="auto"/>
              <w:bottom w:val="single" w:sz="4" w:space="0" w:color="auto"/>
              <w:right w:val="single" w:sz="4" w:space="0" w:color="auto"/>
            </w:tcBorders>
            <w:hideMark/>
          </w:tcPr>
          <w:p w14:paraId="71A0BDAC" w14:textId="77777777" w:rsidR="00380C9E" w:rsidRPr="001C0FC4" w:rsidRDefault="00380C9E" w:rsidP="00380C9E">
            <w:pPr>
              <w:pStyle w:val="TAL"/>
            </w:pPr>
            <w:r w:rsidRPr="001C0FC4">
              <w:rPr>
                <w:rFonts w:eastAsia="SimSun"/>
              </w:rPr>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14:paraId="3E995D68" w14:textId="77777777" w:rsidR="00380C9E" w:rsidRPr="001C0FC4" w:rsidRDefault="00380C9E" w:rsidP="00380C9E">
            <w:pPr>
              <w:pStyle w:val="TAL"/>
            </w:pPr>
            <w:r w:rsidRPr="001C0FC4">
              <w:rPr>
                <w:rFonts w:eastAsia="SimSun"/>
              </w:rPr>
              <w:t>Encrypted &lt;mcdata-client-id&gt; with mcdataString set to the client-id as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1CA1243E" w14:textId="77777777" w:rsidR="00380C9E" w:rsidRPr="001C0FC4" w:rsidRDefault="00380C9E" w:rsidP="00380C9E">
            <w:pPr>
              <w:pStyle w:val="TAL"/>
              <w:rPr>
                <w:rFonts w:eastAsia="SimSun"/>
              </w:rPr>
            </w:pPr>
            <w:r w:rsidRPr="001C0FC4">
              <w:rPr>
                <w:rFonts w:eastAsia="SimSun"/>
              </w:rPr>
              <w:t xml:space="preserve">Encryption according to NOTE 1 in TS </w:t>
            </w:r>
            <w:r>
              <w:rPr>
                <w:rFonts w:eastAsia="SimSun"/>
              </w:rPr>
              <w:t>37.579</w:t>
            </w:r>
            <w:r w:rsidRPr="001C0FC4">
              <w:rPr>
                <w:rFonts w:eastAsia="SimSun"/>
              </w:rPr>
              <w:t>-1 [2] Table 5.5.3.2.2-3</w:t>
            </w:r>
          </w:p>
        </w:tc>
        <w:tc>
          <w:tcPr>
            <w:tcW w:w="1419" w:type="dxa"/>
            <w:tcBorders>
              <w:top w:val="single" w:sz="4" w:space="0" w:color="auto"/>
              <w:left w:val="single" w:sz="4" w:space="0" w:color="auto"/>
              <w:bottom w:val="single" w:sz="4" w:space="0" w:color="auto"/>
              <w:right w:val="single" w:sz="4" w:space="0" w:color="auto"/>
            </w:tcBorders>
          </w:tcPr>
          <w:p w14:paraId="6CF8209C" w14:textId="77777777" w:rsidR="00380C9E" w:rsidRPr="001C0FC4" w:rsidRDefault="00380C9E" w:rsidP="00380C9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607E275" w14:textId="77777777" w:rsidR="00380C9E" w:rsidRPr="001C0FC4" w:rsidRDefault="00380C9E" w:rsidP="00380C9E">
            <w:pPr>
              <w:pStyle w:val="TAL"/>
              <w:rPr>
                <w:rFonts w:eastAsia="SimSun"/>
              </w:rPr>
            </w:pPr>
          </w:p>
        </w:tc>
      </w:tr>
      <w:tr w:rsidR="00380C9E" w:rsidRPr="001C0FC4" w14:paraId="1115E129" w14:textId="77777777" w:rsidTr="005B159F">
        <w:tc>
          <w:tcPr>
            <w:tcW w:w="2837" w:type="dxa"/>
            <w:tcBorders>
              <w:top w:val="single" w:sz="4" w:space="0" w:color="auto"/>
              <w:left w:val="single" w:sz="4" w:space="0" w:color="auto"/>
              <w:bottom w:val="single" w:sz="4" w:space="0" w:color="auto"/>
              <w:right w:val="single" w:sz="4" w:space="0" w:color="auto"/>
            </w:tcBorders>
          </w:tcPr>
          <w:p w14:paraId="1E398D03" w14:textId="77777777" w:rsidR="00380C9E" w:rsidRPr="001C0FC4" w:rsidRDefault="00380C9E" w:rsidP="00380C9E">
            <w:pPr>
              <w:pStyle w:val="TAL"/>
              <w:rPr>
                <w:rFonts w:eastAsia="SimSun"/>
              </w:rPr>
            </w:pPr>
            <w:r w:rsidRPr="001C0FC4">
              <w:t xml:space="preserve">    anyExt</w:t>
            </w:r>
          </w:p>
        </w:tc>
        <w:tc>
          <w:tcPr>
            <w:tcW w:w="2127" w:type="dxa"/>
            <w:tcBorders>
              <w:top w:val="single" w:sz="4" w:space="0" w:color="auto"/>
              <w:left w:val="single" w:sz="4" w:space="0" w:color="auto"/>
              <w:bottom w:val="single" w:sz="4" w:space="0" w:color="auto"/>
              <w:right w:val="single" w:sz="4" w:space="0" w:color="auto"/>
            </w:tcBorders>
          </w:tcPr>
          <w:p w14:paraId="20E3778B" w14:textId="77777777" w:rsidR="00380C9E" w:rsidRPr="001C0FC4" w:rsidRDefault="00380C9E" w:rsidP="00380C9E">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516DE5F6" w14:textId="77777777" w:rsidR="00380C9E" w:rsidRPr="001C0FC4" w:rsidRDefault="00380C9E" w:rsidP="00380C9E">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01BFFBD" w14:textId="77777777" w:rsidR="00380C9E" w:rsidRPr="001C0FC4" w:rsidRDefault="00380C9E" w:rsidP="00380C9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D2EA251" w14:textId="77777777" w:rsidR="00380C9E" w:rsidRPr="001C0FC4" w:rsidRDefault="00380C9E" w:rsidP="00380C9E">
            <w:pPr>
              <w:pStyle w:val="TAL"/>
              <w:rPr>
                <w:rFonts w:eastAsia="SimSun"/>
              </w:rPr>
            </w:pPr>
          </w:p>
        </w:tc>
      </w:tr>
      <w:tr w:rsidR="00380C9E" w:rsidRPr="001C0FC4" w14:paraId="5F95904F" w14:textId="77777777" w:rsidTr="005B159F">
        <w:tc>
          <w:tcPr>
            <w:tcW w:w="2837" w:type="dxa"/>
            <w:tcBorders>
              <w:top w:val="single" w:sz="4" w:space="0" w:color="auto"/>
              <w:left w:val="single" w:sz="4" w:space="0" w:color="auto"/>
              <w:bottom w:val="single" w:sz="4" w:space="0" w:color="auto"/>
              <w:right w:val="single" w:sz="4" w:space="0" w:color="auto"/>
            </w:tcBorders>
            <w:vAlign w:val="center"/>
            <w:hideMark/>
          </w:tcPr>
          <w:p w14:paraId="0F6B9AB2" w14:textId="77777777" w:rsidR="00380C9E" w:rsidRPr="001C0FC4" w:rsidRDefault="00380C9E" w:rsidP="00380C9E">
            <w:pPr>
              <w:pStyle w:val="TAL"/>
            </w:pPr>
            <w:r w:rsidRPr="001C0FC4">
              <w:rPr>
                <w:rFonts w:eastAsia="SimSun"/>
              </w:rPr>
              <w:t xml:space="preserve">      alert-ind-rcvd</w:t>
            </w:r>
          </w:p>
        </w:tc>
        <w:tc>
          <w:tcPr>
            <w:tcW w:w="2127" w:type="dxa"/>
            <w:tcBorders>
              <w:top w:val="single" w:sz="4" w:space="0" w:color="auto"/>
              <w:left w:val="single" w:sz="4" w:space="0" w:color="auto"/>
              <w:bottom w:val="single" w:sz="4" w:space="0" w:color="auto"/>
              <w:right w:val="single" w:sz="4" w:space="0" w:color="auto"/>
            </w:tcBorders>
            <w:hideMark/>
          </w:tcPr>
          <w:p w14:paraId="2E1A4601" w14:textId="77777777" w:rsidR="00380C9E" w:rsidRPr="001C0FC4" w:rsidRDefault="00380C9E" w:rsidP="00380C9E">
            <w:pPr>
              <w:pStyle w:val="TAL"/>
            </w:pPr>
            <w:r w:rsidRPr="001C0FC4">
              <w:rPr>
                <w:rFonts w:eastAsia="SimSun"/>
              </w:rPr>
              <w:t>mcdataBoolean set to true</w:t>
            </w:r>
          </w:p>
        </w:tc>
        <w:tc>
          <w:tcPr>
            <w:tcW w:w="2127" w:type="dxa"/>
            <w:tcBorders>
              <w:top w:val="single" w:sz="4" w:space="0" w:color="auto"/>
              <w:left w:val="single" w:sz="4" w:space="0" w:color="auto"/>
              <w:bottom w:val="single" w:sz="4" w:space="0" w:color="auto"/>
              <w:right w:val="single" w:sz="4" w:space="0" w:color="auto"/>
            </w:tcBorders>
          </w:tcPr>
          <w:p w14:paraId="40FC55B3" w14:textId="77777777" w:rsidR="00380C9E" w:rsidRPr="001C0FC4" w:rsidRDefault="00380C9E" w:rsidP="00380C9E">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2B709CDB" w14:textId="77777777" w:rsidR="00380C9E" w:rsidRPr="001C0FC4" w:rsidRDefault="00380C9E" w:rsidP="00380C9E">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A3E3575" w14:textId="77777777" w:rsidR="00380C9E" w:rsidRPr="001C0FC4" w:rsidRDefault="00380C9E" w:rsidP="00380C9E">
            <w:pPr>
              <w:pStyle w:val="TAL"/>
              <w:rPr>
                <w:rFonts w:eastAsia="SimSun"/>
              </w:rPr>
            </w:pPr>
          </w:p>
        </w:tc>
      </w:tr>
    </w:tbl>
    <w:p w14:paraId="07CE197E" w14:textId="77777777" w:rsidR="005B695B" w:rsidRPr="001C0FC4" w:rsidRDefault="005B695B" w:rsidP="005B695B"/>
    <w:p w14:paraId="3C428BB4" w14:textId="77777777" w:rsidR="00F84B58" w:rsidRPr="00F84B58" w:rsidRDefault="00F84B58" w:rsidP="005B695B">
      <w:pPr>
        <w:pStyle w:val="Heading2"/>
      </w:pPr>
    </w:p>
    <w:sectPr w:rsidR="00F84B58" w:rsidRPr="00F84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905F" w14:textId="77777777" w:rsidR="00233BD9" w:rsidRDefault="00233BD9">
      <w:r>
        <w:separator/>
      </w:r>
    </w:p>
  </w:endnote>
  <w:endnote w:type="continuationSeparator" w:id="0">
    <w:p w14:paraId="68A3436C" w14:textId="77777777" w:rsidR="00233BD9" w:rsidRDefault="0023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Cambria"/>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E2E68" w14:textId="77777777" w:rsidR="00233BD9" w:rsidRDefault="00233BD9">
      <w:r>
        <w:separator/>
      </w:r>
    </w:p>
  </w:footnote>
  <w:footnote w:type="continuationSeparator" w:id="0">
    <w:p w14:paraId="11038023" w14:textId="77777777" w:rsidR="00233BD9" w:rsidRDefault="00233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1"/>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9"/>
  </w:num>
  <w:num w:numId="7" w16cid:durableId="407506683">
    <w:abstractNumId w:val="8"/>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28336176">
    <w:abstractNumId w:val="7"/>
  </w:num>
  <w:num w:numId="11" w16cid:durableId="1398673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74FD"/>
    <w:rsid w:val="00021923"/>
    <w:rsid w:val="00022E4A"/>
    <w:rsid w:val="00031C5B"/>
    <w:rsid w:val="00040776"/>
    <w:rsid w:val="00042A95"/>
    <w:rsid w:val="00044C4C"/>
    <w:rsid w:val="000539E3"/>
    <w:rsid w:val="00060624"/>
    <w:rsid w:val="00070E09"/>
    <w:rsid w:val="0007116A"/>
    <w:rsid w:val="00092AF9"/>
    <w:rsid w:val="00097666"/>
    <w:rsid w:val="000A3574"/>
    <w:rsid w:val="000A4978"/>
    <w:rsid w:val="000A6394"/>
    <w:rsid w:val="000B0EE5"/>
    <w:rsid w:val="000B294F"/>
    <w:rsid w:val="000B409C"/>
    <w:rsid w:val="000B7FED"/>
    <w:rsid w:val="000C038A"/>
    <w:rsid w:val="000C63C2"/>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3194F"/>
    <w:rsid w:val="00136C2E"/>
    <w:rsid w:val="00143534"/>
    <w:rsid w:val="00145D43"/>
    <w:rsid w:val="00161E72"/>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5240"/>
    <w:rsid w:val="001C7E5D"/>
    <w:rsid w:val="001D3039"/>
    <w:rsid w:val="001D3EA2"/>
    <w:rsid w:val="001E14E8"/>
    <w:rsid w:val="001E23DD"/>
    <w:rsid w:val="001E41F3"/>
    <w:rsid w:val="001E7C75"/>
    <w:rsid w:val="001F1138"/>
    <w:rsid w:val="001F1CEC"/>
    <w:rsid w:val="001F3E85"/>
    <w:rsid w:val="00207ECE"/>
    <w:rsid w:val="0021047F"/>
    <w:rsid w:val="002174CD"/>
    <w:rsid w:val="002201B4"/>
    <w:rsid w:val="0022402D"/>
    <w:rsid w:val="0023171C"/>
    <w:rsid w:val="00232E9D"/>
    <w:rsid w:val="00233BD9"/>
    <w:rsid w:val="00250175"/>
    <w:rsid w:val="0026004D"/>
    <w:rsid w:val="0026286E"/>
    <w:rsid w:val="00263DB9"/>
    <w:rsid w:val="002640DD"/>
    <w:rsid w:val="00266FB5"/>
    <w:rsid w:val="0027409A"/>
    <w:rsid w:val="00275D12"/>
    <w:rsid w:val="002807FC"/>
    <w:rsid w:val="00284FEB"/>
    <w:rsid w:val="002860C4"/>
    <w:rsid w:val="002941A4"/>
    <w:rsid w:val="002A4E05"/>
    <w:rsid w:val="002B3359"/>
    <w:rsid w:val="002B3CD5"/>
    <w:rsid w:val="002B5386"/>
    <w:rsid w:val="002B5741"/>
    <w:rsid w:val="002B6EE2"/>
    <w:rsid w:val="002E472E"/>
    <w:rsid w:val="002E5667"/>
    <w:rsid w:val="002F584D"/>
    <w:rsid w:val="00305409"/>
    <w:rsid w:val="00306F60"/>
    <w:rsid w:val="003157D6"/>
    <w:rsid w:val="003159D0"/>
    <w:rsid w:val="00323700"/>
    <w:rsid w:val="003416BA"/>
    <w:rsid w:val="0034376A"/>
    <w:rsid w:val="003609EF"/>
    <w:rsid w:val="0036231A"/>
    <w:rsid w:val="0036447F"/>
    <w:rsid w:val="00374DD4"/>
    <w:rsid w:val="00380C9E"/>
    <w:rsid w:val="003830CE"/>
    <w:rsid w:val="003912BB"/>
    <w:rsid w:val="00391DD4"/>
    <w:rsid w:val="00392124"/>
    <w:rsid w:val="00395BD7"/>
    <w:rsid w:val="003B4AC8"/>
    <w:rsid w:val="003C2A22"/>
    <w:rsid w:val="003C521C"/>
    <w:rsid w:val="003E1A36"/>
    <w:rsid w:val="003F0620"/>
    <w:rsid w:val="00410371"/>
    <w:rsid w:val="00413F3F"/>
    <w:rsid w:val="004242F1"/>
    <w:rsid w:val="00434F25"/>
    <w:rsid w:val="0044193E"/>
    <w:rsid w:val="00451557"/>
    <w:rsid w:val="00471C17"/>
    <w:rsid w:val="00471DD5"/>
    <w:rsid w:val="00473CB0"/>
    <w:rsid w:val="00476F51"/>
    <w:rsid w:val="00493BAC"/>
    <w:rsid w:val="00494DD5"/>
    <w:rsid w:val="004A22B3"/>
    <w:rsid w:val="004A6EFB"/>
    <w:rsid w:val="004B5A26"/>
    <w:rsid w:val="004B6EB5"/>
    <w:rsid w:val="004B7189"/>
    <w:rsid w:val="004B75B7"/>
    <w:rsid w:val="004D1D00"/>
    <w:rsid w:val="004E44E4"/>
    <w:rsid w:val="004F115F"/>
    <w:rsid w:val="004F1B7A"/>
    <w:rsid w:val="004F6650"/>
    <w:rsid w:val="00504E16"/>
    <w:rsid w:val="00505FDE"/>
    <w:rsid w:val="00510F66"/>
    <w:rsid w:val="00511305"/>
    <w:rsid w:val="00511746"/>
    <w:rsid w:val="005141D9"/>
    <w:rsid w:val="0051580D"/>
    <w:rsid w:val="00516927"/>
    <w:rsid w:val="0052018A"/>
    <w:rsid w:val="0052517A"/>
    <w:rsid w:val="00547111"/>
    <w:rsid w:val="00553529"/>
    <w:rsid w:val="005542D3"/>
    <w:rsid w:val="00580002"/>
    <w:rsid w:val="00592D74"/>
    <w:rsid w:val="005944AE"/>
    <w:rsid w:val="005A0A6B"/>
    <w:rsid w:val="005A6ABC"/>
    <w:rsid w:val="005B0D0E"/>
    <w:rsid w:val="005B5838"/>
    <w:rsid w:val="005B60C3"/>
    <w:rsid w:val="005B695B"/>
    <w:rsid w:val="005C1815"/>
    <w:rsid w:val="005C4840"/>
    <w:rsid w:val="005C49F6"/>
    <w:rsid w:val="005D141A"/>
    <w:rsid w:val="005D273A"/>
    <w:rsid w:val="005E2C44"/>
    <w:rsid w:val="005F22AC"/>
    <w:rsid w:val="005F677B"/>
    <w:rsid w:val="00602D18"/>
    <w:rsid w:val="00616D71"/>
    <w:rsid w:val="00621188"/>
    <w:rsid w:val="00623A97"/>
    <w:rsid w:val="006257ED"/>
    <w:rsid w:val="0063280F"/>
    <w:rsid w:val="006416B1"/>
    <w:rsid w:val="00644EE3"/>
    <w:rsid w:val="006506F8"/>
    <w:rsid w:val="00653DE4"/>
    <w:rsid w:val="006627C5"/>
    <w:rsid w:val="006629FD"/>
    <w:rsid w:val="00665C47"/>
    <w:rsid w:val="00675EBE"/>
    <w:rsid w:val="00676D11"/>
    <w:rsid w:val="00686BE3"/>
    <w:rsid w:val="00691A76"/>
    <w:rsid w:val="0069569D"/>
    <w:rsid w:val="00695808"/>
    <w:rsid w:val="006A0AD1"/>
    <w:rsid w:val="006A3E9C"/>
    <w:rsid w:val="006B46FB"/>
    <w:rsid w:val="006C2DCA"/>
    <w:rsid w:val="006C4485"/>
    <w:rsid w:val="006C7224"/>
    <w:rsid w:val="006D052C"/>
    <w:rsid w:val="006D2C29"/>
    <w:rsid w:val="006D5B44"/>
    <w:rsid w:val="006E21FB"/>
    <w:rsid w:val="006F36A7"/>
    <w:rsid w:val="006F4A1B"/>
    <w:rsid w:val="006F4FAB"/>
    <w:rsid w:val="00712F3F"/>
    <w:rsid w:val="00713684"/>
    <w:rsid w:val="00715E8D"/>
    <w:rsid w:val="00734A40"/>
    <w:rsid w:val="00740047"/>
    <w:rsid w:val="0074378B"/>
    <w:rsid w:val="00743A82"/>
    <w:rsid w:val="00753007"/>
    <w:rsid w:val="007609BA"/>
    <w:rsid w:val="00761059"/>
    <w:rsid w:val="00763852"/>
    <w:rsid w:val="007861ED"/>
    <w:rsid w:val="00792342"/>
    <w:rsid w:val="007926FA"/>
    <w:rsid w:val="007977A8"/>
    <w:rsid w:val="007A34FB"/>
    <w:rsid w:val="007A62F0"/>
    <w:rsid w:val="007A713B"/>
    <w:rsid w:val="007B05D2"/>
    <w:rsid w:val="007B512A"/>
    <w:rsid w:val="007B553E"/>
    <w:rsid w:val="007C105A"/>
    <w:rsid w:val="007C1D1A"/>
    <w:rsid w:val="007C2097"/>
    <w:rsid w:val="007C2ADE"/>
    <w:rsid w:val="007D0EF5"/>
    <w:rsid w:val="007D29A9"/>
    <w:rsid w:val="007D6A07"/>
    <w:rsid w:val="007F0597"/>
    <w:rsid w:val="007F7259"/>
    <w:rsid w:val="008038EE"/>
    <w:rsid w:val="00803C35"/>
    <w:rsid w:val="00803F21"/>
    <w:rsid w:val="008040A8"/>
    <w:rsid w:val="00820AC0"/>
    <w:rsid w:val="00823837"/>
    <w:rsid w:val="00823959"/>
    <w:rsid w:val="008279FA"/>
    <w:rsid w:val="00835F91"/>
    <w:rsid w:val="00836AB1"/>
    <w:rsid w:val="00837630"/>
    <w:rsid w:val="00847296"/>
    <w:rsid w:val="00852B2D"/>
    <w:rsid w:val="00855856"/>
    <w:rsid w:val="008626E7"/>
    <w:rsid w:val="00864901"/>
    <w:rsid w:val="00870EE7"/>
    <w:rsid w:val="008710B4"/>
    <w:rsid w:val="00871997"/>
    <w:rsid w:val="008757FF"/>
    <w:rsid w:val="0088031A"/>
    <w:rsid w:val="008863B9"/>
    <w:rsid w:val="008879E0"/>
    <w:rsid w:val="00891C45"/>
    <w:rsid w:val="0089233F"/>
    <w:rsid w:val="008941FF"/>
    <w:rsid w:val="008978CE"/>
    <w:rsid w:val="00897C22"/>
    <w:rsid w:val="008A19CF"/>
    <w:rsid w:val="008A45A6"/>
    <w:rsid w:val="008A713C"/>
    <w:rsid w:val="008B1CFB"/>
    <w:rsid w:val="008B45D7"/>
    <w:rsid w:val="008B4942"/>
    <w:rsid w:val="008B563E"/>
    <w:rsid w:val="008C533C"/>
    <w:rsid w:val="008D3CCC"/>
    <w:rsid w:val="008D72FA"/>
    <w:rsid w:val="008E1E52"/>
    <w:rsid w:val="008E568F"/>
    <w:rsid w:val="008E655B"/>
    <w:rsid w:val="008F3789"/>
    <w:rsid w:val="008F686C"/>
    <w:rsid w:val="00905886"/>
    <w:rsid w:val="009062D4"/>
    <w:rsid w:val="00906CDB"/>
    <w:rsid w:val="0091247D"/>
    <w:rsid w:val="00913FD5"/>
    <w:rsid w:val="009148DE"/>
    <w:rsid w:val="00917954"/>
    <w:rsid w:val="00932BD9"/>
    <w:rsid w:val="00941E30"/>
    <w:rsid w:val="00944576"/>
    <w:rsid w:val="009531B0"/>
    <w:rsid w:val="009566BA"/>
    <w:rsid w:val="00967309"/>
    <w:rsid w:val="0097106B"/>
    <w:rsid w:val="00972C85"/>
    <w:rsid w:val="00973C82"/>
    <w:rsid w:val="009741B3"/>
    <w:rsid w:val="00975076"/>
    <w:rsid w:val="009777D9"/>
    <w:rsid w:val="00983884"/>
    <w:rsid w:val="00991B88"/>
    <w:rsid w:val="009A5753"/>
    <w:rsid w:val="009A579D"/>
    <w:rsid w:val="009A5E82"/>
    <w:rsid w:val="009A6D32"/>
    <w:rsid w:val="009B51BF"/>
    <w:rsid w:val="009C0496"/>
    <w:rsid w:val="009C1C5D"/>
    <w:rsid w:val="009C4849"/>
    <w:rsid w:val="009D7492"/>
    <w:rsid w:val="009E17DC"/>
    <w:rsid w:val="009E3297"/>
    <w:rsid w:val="009F541A"/>
    <w:rsid w:val="009F734F"/>
    <w:rsid w:val="00A06361"/>
    <w:rsid w:val="00A0661F"/>
    <w:rsid w:val="00A06CF7"/>
    <w:rsid w:val="00A129DF"/>
    <w:rsid w:val="00A23BB5"/>
    <w:rsid w:val="00A246B6"/>
    <w:rsid w:val="00A26B74"/>
    <w:rsid w:val="00A31859"/>
    <w:rsid w:val="00A42E69"/>
    <w:rsid w:val="00A42F6E"/>
    <w:rsid w:val="00A47E70"/>
    <w:rsid w:val="00A50CF0"/>
    <w:rsid w:val="00A54C69"/>
    <w:rsid w:val="00A54C79"/>
    <w:rsid w:val="00A60759"/>
    <w:rsid w:val="00A61E07"/>
    <w:rsid w:val="00A6436B"/>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62DD"/>
    <w:rsid w:val="00B02F4A"/>
    <w:rsid w:val="00B14460"/>
    <w:rsid w:val="00B24E9C"/>
    <w:rsid w:val="00B258BB"/>
    <w:rsid w:val="00B31F9C"/>
    <w:rsid w:val="00B36D49"/>
    <w:rsid w:val="00B44A0B"/>
    <w:rsid w:val="00B464DF"/>
    <w:rsid w:val="00B50F9B"/>
    <w:rsid w:val="00B67B97"/>
    <w:rsid w:val="00B7702D"/>
    <w:rsid w:val="00B879C4"/>
    <w:rsid w:val="00B968C8"/>
    <w:rsid w:val="00BA3EC5"/>
    <w:rsid w:val="00BA4ABB"/>
    <w:rsid w:val="00BA51D9"/>
    <w:rsid w:val="00BA5255"/>
    <w:rsid w:val="00BB3FCD"/>
    <w:rsid w:val="00BB5DFC"/>
    <w:rsid w:val="00BC23EC"/>
    <w:rsid w:val="00BD1845"/>
    <w:rsid w:val="00BD279D"/>
    <w:rsid w:val="00BD6BB8"/>
    <w:rsid w:val="00BE2DF7"/>
    <w:rsid w:val="00BE3638"/>
    <w:rsid w:val="00BE3E0F"/>
    <w:rsid w:val="00BE4807"/>
    <w:rsid w:val="00BF04ED"/>
    <w:rsid w:val="00BF67FB"/>
    <w:rsid w:val="00C010E0"/>
    <w:rsid w:val="00C02619"/>
    <w:rsid w:val="00C13B86"/>
    <w:rsid w:val="00C34D20"/>
    <w:rsid w:val="00C42253"/>
    <w:rsid w:val="00C46EC9"/>
    <w:rsid w:val="00C50CD9"/>
    <w:rsid w:val="00C570BC"/>
    <w:rsid w:val="00C57F3D"/>
    <w:rsid w:val="00C66BA2"/>
    <w:rsid w:val="00C73F8C"/>
    <w:rsid w:val="00C747E8"/>
    <w:rsid w:val="00C75C96"/>
    <w:rsid w:val="00C768D3"/>
    <w:rsid w:val="00C870F6"/>
    <w:rsid w:val="00C95985"/>
    <w:rsid w:val="00CA61BE"/>
    <w:rsid w:val="00CC5026"/>
    <w:rsid w:val="00CC68D0"/>
    <w:rsid w:val="00CD51DC"/>
    <w:rsid w:val="00CD7EFC"/>
    <w:rsid w:val="00CE566C"/>
    <w:rsid w:val="00D038B7"/>
    <w:rsid w:val="00D03F9A"/>
    <w:rsid w:val="00D06D51"/>
    <w:rsid w:val="00D13831"/>
    <w:rsid w:val="00D138DD"/>
    <w:rsid w:val="00D15344"/>
    <w:rsid w:val="00D231F4"/>
    <w:rsid w:val="00D24991"/>
    <w:rsid w:val="00D35157"/>
    <w:rsid w:val="00D35CA9"/>
    <w:rsid w:val="00D36197"/>
    <w:rsid w:val="00D412A6"/>
    <w:rsid w:val="00D44D71"/>
    <w:rsid w:val="00D45FAA"/>
    <w:rsid w:val="00D50255"/>
    <w:rsid w:val="00D66520"/>
    <w:rsid w:val="00D674C5"/>
    <w:rsid w:val="00D8276D"/>
    <w:rsid w:val="00D82A44"/>
    <w:rsid w:val="00D82FC4"/>
    <w:rsid w:val="00D84790"/>
    <w:rsid w:val="00D84AE9"/>
    <w:rsid w:val="00D869F4"/>
    <w:rsid w:val="00D9124E"/>
    <w:rsid w:val="00D9660F"/>
    <w:rsid w:val="00DA0780"/>
    <w:rsid w:val="00DA19CB"/>
    <w:rsid w:val="00DA5AC2"/>
    <w:rsid w:val="00DA693B"/>
    <w:rsid w:val="00DB4C41"/>
    <w:rsid w:val="00DC2B25"/>
    <w:rsid w:val="00DD1E76"/>
    <w:rsid w:val="00DE15AB"/>
    <w:rsid w:val="00DE34CF"/>
    <w:rsid w:val="00DE4765"/>
    <w:rsid w:val="00DF126E"/>
    <w:rsid w:val="00DF395B"/>
    <w:rsid w:val="00DF497C"/>
    <w:rsid w:val="00DF5048"/>
    <w:rsid w:val="00DF522C"/>
    <w:rsid w:val="00E03095"/>
    <w:rsid w:val="00E031FE"/>
    <w:rsid w:val="00E06EA9"/>
    <w:rsid w:val="00E13F3D"/>
    <w:rsid w:val="00E2288D"/>
    <w:rsid w:val="00E2303E"/>
    <w:rsid w:val="00E24B3D"/>
    <w:rsid w:val="00E34898"/>
    <w:rsid w:val="00E34FDD"/>
    <w:rsid w:val="00E365D1"/>
    <w:rsid w:val="00E42A76"/>
    <w:rsid w:val="00E44456"/>
    <w:rsid w:val="00E454C4"/>
    <w:rsid w:val="00E53A57"/>
    <w:rsid w:val="00E548A5"/>
    <w:rsid w:val="00E61508"/>
    <w:rsid w:val="00E61B45"/>
    <w:rsid w:val="00E87AF4"/>
    <w:rsid w:val="00E96094"/>
    <w:rsid w:val="00EA4DA3"/>
    <w:rsid w:val="00EB09B7"/>
    <w:rsid w:val="00EB2AB0"/>
    <w:rsid w:val="00EB741B"/>
    <w:rsid w:val="00EC4F7B"/>
    <w:rsid w:val="00ED65BD"/>
    <w:rsid w:val="00EE1476"/>
    <w:rsid w:val="00EE4CB6"/>
    <w:rsid w:val="00EE5660"/>
    <w:rsid w:val="00EE7D7C"/>
    <w:rsid w:val="00EF6A8D"/>
    <w:rsid w:val="00F013F3"/>
    <w:rsid w:val="00F107C0"/>
    <w:rsid w:val="00F224C3"/>
    <w:rsid w:val="00F23D7A"/>
    <w:rsid w:val="00F25D98"/>
    <w:rsid w:val="00F300FB"/>
    <w:rsid w:val="00F334CA"/>
    <w:rsid w:val="00F352D7"/>
    <w:rsid w:val="00F42206"/>
    <w:rsid w:val="00F4233F"/>
    <w:rsid w:val="00F509B7"/>
    <w:rsid w:val="00F52C46"/>
    <w:rsid w:val="00F60DEC"/>
    <w:rsid w:val="00F66534"/>
    <w:rsid w:val="00F84B58"/>
    <w:rsid w:val="00F85D8F"/>
    <w:rsid w:val="00F94E1A"/>
    <w:rsid w:val="00F94E1E"/>
    <w:rsid w:val="00FA4B2E"/>
    <w:rsid w:val="00FA6737"/>
    <w:rsid w:val="00FB49D2"/>
    <w:rsid w:val="00FB6386"/>
    <w:rsid w:val="00FC5F6B"/>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2741</TotalTime>
  <Pages>8</Pages>
  <Words>2848</Words>
  <Characters>16954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298</cp:revision>
  <cp:lastPrinted>1899-12-31T23:00:00Z</cp:lastPrinted>
  <dcterms:created xsi:type="dcterms:W3CDTF">2025-02-04T12:39:00Z</dcterms:created>
  <dcterms:modified xsi:type="dcterms:W3CDTF">2025-11-07T13:30:00Z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